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D064A" w:rsidR="00964276" w:rsidP="00A72694" w:rsidRDefault="00D57D6C" w14:paraId="2B886793" w14:textId="77777777">
      <w:bookmarkStart w:name="_Hlk1725448" w:id="0"/>
      <w:r w:rsidR="00D57D6C">
        <w:rPr/>
        <w:t>Integrerings- og Mangfoldsdirektoratet</w:t>
      </w:r>
    </w:p>
    <w:p w:rsidRPr="00AE22A6" w:rsidR="00D7129D" w:rsidP="00A72694" w:rsidRDefault="00D57D6C" w14:paraId="5B3E06E1" w14:textId="77777777">
      <w:pPr>
        <w:rPr>
          <w:rFonts w:cs="Arial"/>
        </w:rPr>
      </w:pPr>
      <w:r w:rsidRPr="00AE22A6">
        <w:rPr>
          <w:rFonts w:cs="Arial"/>
        </w:rPr>
        <w:t>Tollbugata 20</w:t>
      </w:r>
    </w:p>
    <w:p w:rsidRPr="00AE22A6" w:rsidR="000340E7" w:rsidP="00A72694" w:rsidRDefault="00D57D6C" w14:paraId="759ADD05" w14:textId="77777777">
      <w:pPr>
        <w:rPr>
          <w:rFonts w:cs="Arial"/>
        </w:rPr>
      </w:pPr>
      <w:r w:rsidRPr="00AE22A6">
        <w:rPr>
          <w:rFonts w:cs="Arial"/>
        </w:rPr>
        <w:t>0152 Oslo</w:t>
      </w:r>
      <w:bookmarkEnd w:id="0"/>
    </w:p>
    <w:p w:rsidRPr="00AE22A6" w:rsidR="00D7129D" w:rsidP="00A72694" w:rsidRDefault="00D7129D" w14:paraId="511E0F9D" w14:textId="77777777">
      <w:pPr>
        <w:rPr>
          <w:rFonts w:cs="Arial"/>
        </w:rPr>
      </w:pPr>
    </w:p>
    <w:p w:rsidRPr="007774FC" w:rsidR="00D7129D" w:rsidP="00A72694" w:rsidRDefault="00D7129D" w14:paraId="0949CB30" w14:textId="77777777">
      <w:pPr>
        <w:rPr>
          <w:rFonts w:cs="Arial"/>
        </w:rPr>
      </w:pPr>
      <w:r w:rsidRPr="00AE22A6">
        <w:rPr>
          <w:rFonts w:cs="Arial"/>
        </w:rPr>
        <w:tab/>
      </w:r>
      <w:r w:rsidRPr="00AE22A6">
        <w:rPr>
          <w:rFonts w:cs="Arial"/>
        </w:rPr>
        <w:tab/>
      </w:r>
      <w:r w:rsidRPr="00AE22A6">
        <w:rPr>
          <w:rFonts w:cs="Arial"/>
        </w:rPr>
        <w:tab/>
      </w:r>
      <w:r w:rsidRPr="00AE22A6">
        <w:rPr>
          <w:rFonts w:cs="Arial"/>
        </w:rPr>
        <w:tab/>
      </w:r>
      <w:r w:rsidRPr="00AE22A6">
        <w:rPr>
          <w:rFonts w:cs="Arial"/>
        </w:rPr>
        <w:tab/>
      </w:r>
      <w:r w:rsidRPr="00AE22A6">
        <w:rPr>
          <w:rFonts w:cs="Arial"/>
        </w:rPr>
        <w:tab/>
      </w:r>
      <w:r w:rsidRPr="00AE22A6">
        <w:rPr>
          <w:rFonts w:cs="Arial"/>
        </w:rPr>
        <w:tab/>
      </w:r>
      <w:r w:rsidRPr="00AE22A6">
        <w:rPr>
          <w:rFonts w:cs="Arial"/>
        </w:rPr>
        <w:tab/>
      </w:r>
      <w:r w:rsidRPr="00AE22A6">
        <w:rPr>
          <w:rFonts w:cs="Arial"/>
        </w:rPr>
        <w:tab/>
      </w:r>
      <w:r w:rsidRPr="00AE22A6">
        <w:rPr>
          <w:rFonts w:cs="Arial"/>
        </w:rPr>
        <w:tab/>
      </w:r>
      <w:r w:rsidRPr="00AE22A6" w:rsidR="00AA6279">
        <w:rPr>
          <w:rFonts w:cs="Arial"/>
        </w:rPr>
        <w:t>[</w:t>
      </w:r>
      <w:r w:rsidRPr="00AE22A6" w:rsidR="00A72694">
        <w:rPr>
          <w:rFonts w:cs="Arial"/>
          <w:highlight w:val="yellow"/>
        </w:rPr>
        <w:t>Sted</w:t>
      </w:r>
      <w:r w:rsidRPr="00AE22A6">
        <w:rPr>
          <w:rFonts w:cs="Arial"/>
        </w:rPr>
        <w:t xml:space="preserve">, </w:t>
      </w:r>
      <w:proofErr w:type="spellStart"/>
      <w:r w:rsidRPr="00AE22A6">
        <w:rPr>
          <w:rFonts w:cs="Arial"/>
          <w:highlight w:val="yellow"/>
        </w:rPr>
        <w:t>dd.mm.åååå</w:t>
      </w:r>
      <w:proofErr w:type="spellEnd"/>
      <w:r w:rsidRPr="00AE22A6" w:rsidR="00AA6279">
        <w:rPr>
          <w:rFonts w:cs="Arial"/>
        </w:rPr>
        <w:t>]</w:t>
      </w:r>
    </w:p>
    <w:p w:rsidRPr="00BC04AC" w:rsidR="00D7129D" w:rsidP="00A72694" w:rsidRDefault="00A72694" w14:paraId="6F04990C" w14:textId="77777777">
      <w:pPr>
        <w:rPr>
          <w:rFonts w:cs="Arial"/>
          <w:highlight w:val="yellow"/>
        </w:rPr>
      </w:pPr>
      <w:r>
        <w:rPr>
          <w:rFonts w:cs="Arial"/>
          <w:highlight w:val="yellow"/>
        </w:rPr>
        <w:t>[</w:t>
      </w:r>
      <w:r w:rsidRPr="00BC04AC" w:rsidR="00D7129D">
        <w:rPr>
          <w:rFonts w:cs="Arial"/>
          <w:highlight w:val="yellow"/>
        </w:rPr>
        <w:t>Tilbyder</w:t>
      </w:r>
      <w:r>
        <w:rPr>
          <w:rFonts w:cs="Arial"/>
          <w:highlight w:val="yellow"/>
        </w:rPr>
        <w:t>]</w:t>
      </w:r>
    </w:p>
    <w:p w:rsidRPr="00BC04AC" w:rsidR="00D7129D" w:rsidP="00A72694" w:rsidRDefault="00A72694" w14:paraId="1E704C6F" w14:textId="77777777">
      <w:pPr>
        <w:rPr>
          <w:rFonts w:cs="Arial"/>
          <w:highlight w:val="yellow"/>
        </w:rPr>
      </w:pPr>
      <w:r>
        <w:rPr>
          <w:rFonts w:cs="Arial"/>
          <w:highlight w:val="yellow"/>
        </w:rPr>
        <w:t>[</w:t>
      </w:r>
      <w:r w:rsidRPr="00BC04AC" w:rsidR="00D7129D">
        <w:rPr>
          <w:rFonts w:cs="Arial"/>
          <w:highlight w:val="yellow"/>
        </w:rPr>
        <w:t>Adresse</w:t>
      </w:r>
      <w:r>
        <w:rPr>
          <w:rFonts w:cs="Arial"/>
          <w:highlight w:val="yellow"/>
        </w:rPr>
        <w:t>]</w:t>
      </w:r>
    </w:p>
    <w:p w:rsidRPr="006E4B65" w:rsidR="00D7129D" w:rsidP="00A72694" w:rsidRDefault="00A72694" w14:paraId="55310787" w14:textId="77777777">
      <w:pPr>
        <w:rPr>
          <w:rFonts w:cs="Arial"/>
        </w:rPr>
      </w:pPr>
      <w:r>
        <w:rPr>
          <w:rFonts w:cs="Arial"/>
          <w:highlight w:val="yellow"/>
        </w:rPr>
        <w:t>[</w:t>
      </w:r>
      <w:proofErr w:type="spellStart"/>
      <w:r w:rsidRPr="00BC04AC" w:rsidR="00D7129D">
        <w:rPr>
          <w:rFonts w:cs="Arial"/>
          <w:highlight w:val="yellow"/>
        </w:rPr>
        <w:t>Post</w:t>
      </w:r>
      <w:r>
        <w:rPr>
          <w:rFonts w:cs="Arial"/>
          <w:highlight w:val="yellow"/>
        </w:rPr>
        <w:t>nr</w:t>
      </w:r>
      <w:proofErr w:type="spellEnd"/>
      <w:r>
        <w:rPr>
          <w:rFonts w:cs="Arial"/>
          <w:highlight w:val="yellow"/>
        </w:rPr>
        <w:t>. og –</w:t>
      </w:r>
      <w:r w:rsidRPr="00BC04AC" w:rsidR="00D7129D">
        <w:rPr>
          <w:rFonts w:cs="Arial"/>
          <w:highlight w:val="yellow"/>
        </w:rPr>
        <w:t>sted</w:t>
      </w:r>
      <w:r>
        <w:rPr>
          <w:rFonts w:cs="Arial"/>
        </w:rPr>
        <w:t>]</w:t>
      </w:r>
    </w:p>
    <w:p w:rsidRPr="006E4B65" w:rsidR="00D7129D" w:rsidP="00A72694" w:rsidRDefault="00D7129D" w14:paraId="54FAB1A4" w14:textId="77777777">
      <w:pPr>
        <w:rPr>
          <w:rFonts w:cs="Arial"/>
        </w:rPr>
      </w:pPr>
    </w:p>
    <w:p w:rsidRPr="006E4B65" w:rsidR="00D7129D" w:rsidP="00A72694" w:rsidRDefault="00D7129D" w14:paraId="307DB420" w14:textId="77777777">
      <w:pPr>
        <w:rPr>
          <w:rFonts w:cs="Arial"/>
        </w:rPr>
      </w:pPr>
    </w:p>
    <w:p w:rsidRPr="00A72694" w:rsidR="00D7129D" w:rsidP="00A72694" w:rsidRDefault="00CE1E7A" w14:paraId="6173F768" w14:textId="77777777">
      <w:pPr>
        <w:pStyle w:val="Overskrift1"/>
      </w:pPr>
      <w:r>
        <w:t>Søknadsbrev</w:t>
      </w:r>
    </w:p>
    <w:p w:rsidRPr="006E4B65" w:rsidR="00D7129D" w:rsidP="00A72694" w:rsidRDefault="00D7129D" w14:paraId="38E72B12" w14:textId="77777777"/>
    <w:p w:rsidR="00D7129D" w:rsidP="00A72694" w:rsidRDefault="00FF7C14" w14:paraId="176C26A9" w14:textId="0530B0E7">
      <w:bookmarkStart w:name="_Hlk1725490" w:id="1"/>
      <w:r>
        <w:t xml:space="preserve">Vi leverer med dette </w:t>
      </w:r>
      <w:r w:rsidR="00CE1E7A">
        <w:t>søknad</w:t>
      </w:r>
      <w:r>
        <w:t xml:space="preserve"> </w:t>
      </w:r>
      <w:r w:rsidR="00A72694">
        <w:t xml:space="preserve">i den </w:t>
      </w:r>
      <w:r w:rsidR="00255FCF">
        <w:t xml:space="preserve">kunngjorte </w:t>
      </w:r>
      <w:r w:rsidR="00CE1E7A">
        <w:t>konkurransen</w:t>
      </w:r>
      <w:r w:rsidR="00A72694">
        <w:t xml:space="preserve"> </w:t>
      </w:r>
      <w:r w:rsidR="0025790B">
        <w:t>om</w:t>
      </w:r>
      <w:r w:rsidR="008B5C61">
        <w:t xml:space="preserve"> </w:t>
      </w:r>
      <w:r w:rsidR="00D57D6C">
        <w:t>«</w:t>
      </w:r>
      <w:r w:rsidR="00D57D6C">
        <w:rPr>
          <w:i/>
        </w:rPr>
        <w:t>Driftstjenester</w:t>
      </w:r>
      <w:r w:rsidR="00D57D6C">
        <w:t>»</w:t>
      </w:r>
      <w:r w:rsidR="00255FCF">
        <w:t xml:space="preserve">, </w:t>
      </w:r>
      <w:proofErr w:type="spellStart"/>
      <w:r w:rsidR="00255FCF">
        <w:t>saksnr</w:t>
      </w:r>
      <w:proofErr w:type="spellEnd"/>
      <w:r w:rsidR="00255FCF">
        <w:t xml:space="preserve">. </w:t>
      </w:r>
      <w:r w:rsidRPr="00AE22A6" w:rsidR="00AE22A6">
        <w:t xml:space="preserve">  26/05900</w:t>
      </w:r>
      <w:r w:rsidRPr="009365F7" w:rsidR="0025790B">
        <w:t>.</w:t>
      </w:r>
      <w:bookmarkEnd w:id="1"/>
      <w:r w:rsidR="0025790B">
        <w:t xml:space="preserve"> </w:t>
      </w:r>
    </w:p>
    <w:p w:rsidR="00A72694" w:rsidP="00A72694" w:rsidRDefault="00A72694" w14:paraId="2B13E20F" w14:textId="77777777"/>
    <w:p w:rsidRPr="00AF37FA" w:rsidR="00A72694" w:rsidP="00A72694" w:rsidRDefault="00AF37FA" w14:paraId="34D429EC" w14:textId="77777777">
      <w:pPr>
        <w:rPr>
          <w:b/>
        </w:rPr>
      </w:pPr>
      <w:r>
        <w:rPr>
          <w:b/>
        </w:rPr>
        <w:t>Tilbyders kontaktinformasjon:</w:t>
      </w:r>
    </w:p>
    <w:p w:rsidR="00A72694" w:rsidP="00A72694" w:rsidRDefault="00A72694" w14:paraId="4A591FB8" w14:textId="77777777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67"/>
        <w:gridCol w:w="6283"/>
      </w:tblGrid>
      <w:tr w:rsidR="00A72694" w:rsidTr="005E7C92" w14:paraId="63EBCAFC" w14:textId="77777777">
        <w:tc>
          <w:tcPr>
            <w:tcW w:w="3085" w:type="dxa"/>
          </w:tcPr>
          <w:p w:rsidRPr="00516E84" w:rsidR="00A72694" w:rsidP="00A72694" w:rsidRDefault="00A72694" w14:paraId="5822BFA4" w14:textId="77777777">
            <w:pPr>
              <w:rPr>
                <w:b/>
              </w:rPr>
            </w:pPr>
            <w:r w:rsidRPr="00516E84">
              <w:rPr>
                <w:b/>
              </w:rPr>
              <w:t>Navn tilbyder:</w:t>
            </w:r>
          </w:p>
        </w:tc>
        <w:tc>
          <w:tcPr>
            <w:tcW w:w="6415" w:type="dxa"/>
          </w:tcPr>
          <w:p w:rsidR="00A72694" w:rsidP="00A72694" w:rsidRDefault="00AA6279" w14:paraId="481EE2B3" w14:textId="77777777">
            <w:r w:rsidRPr="00AA6279">
              <w:rPr>
                <w:highlight w:val="yellow"/>
              </w:rPr>
              <w:t>[Sett inn navn]</w:t>
            </w:r>
          </w:p>
        </w:tc>
      </w:tr>
      <w:tr w:rsidR="00A72694" w:rsidTr="005E7C92" w14:paraId="0384C918" w14:textId="77777777">
        <w:tc>
          <w:tcPr>
            <w:tcW w:w="3085" w:type="dxa"/>
          </w:tcPr>
          <w:p w:rsidRPr="00516E84" w:rsidR="00A72694" w:rsidP="00A72694" w:rsidRDefault="00A72694" w14:paraId="67D71D35" w14:textId="77777777">
            <w:pPr>
              <w:rPr>
                <w:b/>
              </w:rPr>
            </w:pPr>
            <w:r w:rsidRPr="00516E84">
              <w:rPr>
                <w:b/>
              </w:rPr>
              <w:t>Organisasjonsnummer:</w:t>
            </w:r>
          </w:p>
        </w:tc>
        <w:tc>
          <w:tcPr>
            <w:tcW w:w="6415" w:type="dxa"/>
          </w:tcPr>
          <w:p w:rsidR="00A72694" w:rsidP="00A72694" w:rsidRDefault="00AA6279" w14:paraId="4288572A" w14:textId="77777777">
            <w:r w:rsidRPr="00AA6279">
              <w:rPr>
                <w:highlight w:val="yellow"/>
              </w:rPr>
              <w:t>[Sett inn organisasjonsnr</w:t>
            </w:r>
            <w:r>
              <w:rPr>
                <w:highlight w:val="yellow"/>
              </w:rPr>
              <w:t>.</w:t>
            </w:r>
            <w:r w:rsidRPr="00AA6279">
              <w:rPr>
                <w:highlight w:val="yellow"/>
              </w:rPr>
              <w:t>]</w:t>
            </w:r>
          </w:p>
        </w:tc>
      </w:tr>
      <w:tr w:rsidR="00A72694" w:rsidTr="005E7C92" w14:paraId="2A391C6C" w14:textId="77777777">
        <w:tc>
          <w:tcPr>
            <w:tcW w:w="3085" w:type="dxa"/>
          </w:tcPr>
          <w:p w:rsidRPr="00516E84" w:rsidR="00A72694" w:rsidP="00A72694" w:rsidRDefault="00A72694" w14:paraId="1823413D" w14:textId="77777777">
            <w:pPr>
              <w:rPr>
                <w:b/>
              </w:rPr>
            </w:pPr>
            <w:r w:rsidRPr="00516E84">
              <w:rPr>
                <w:b/>
              </w:rPr>
              <w:t>Adresse:</w:t>
            </w:r>
          </w:p>
        </w:tc>
        <w:tc>
          <w:tcPr>
            <w:tcW w:w="6415" w:type="dxa"/>
          </w:tcPr>
          <w:p w:rsidR="00A72694" w:rsidP="00A72694" w:rsidRDefault="00AA6279" w14:paraId="1B8A7863" w14:textId="77777777">
            <w:r w:rsidRPr="00AA6279">
              <w:rPr>
                <w:highlight w:val="yellow"/>
              </w:rPr>
              <w:t>[Sett inn postadresse]</w:t>
            </w:r>
          </w:p>
        </w:tc>
      </w:tr>
      <w:tr w:rsidR="00A72694" w:rsidTr="005E7C92" w14:paraId="4A952D5F" w14:textId="77777777">
        <w:tc>
          <w:tcPr>
            <w:tcW w:w="3085" w:type="dxa"/>
          </w:tcPr>
          <w:p w:rsidRPr="00516E84" w:rsidR="00A72694" w:rsidP="00A72694" w:rsidRDefault="00A72694" w14:paraId="6C042663" w14:textId="77777777">
            <w:pPr>
              <w:rPr>
                <w:b/>
              </w:rPr>
            </w:pPr>
            <w:proofErr w:type="spellStart"/>
            <w:r w:rsidRPr="00516E84">
              <w:rPr>
                <w:b/>
              </w:rPr>
              <w:t>Postnr</w:t>
            </w:r>
            <w:proofErr w:type="spellEnd"/>
            <w:r w:rsidRPr="00516E84">
              <w:rPr>
                <w:b/>
              </w:rPr>
              <w:t>. og poststed:</w:t>
            </w:r>
          </w:p>
        </w:tc>
        <w:tc>
          <w:tcPr>
            <w:tcW w:w="6415" w:type="dxa"/>
          </w:tcPr>
          <w:p w:rsidR="00A72694" w:rsidP="00AA6279" w:rsidRDefault="00AA6279" w14:paraId="764184EB" w14:textId="77777777">
            <w:r w:rsidRPr="00AA6279">
              <w:rPr>
                <w:highlight w:val="yellow"/>
              </w:rPr>
              <w:t>[Sett inn postnummer og sted]</w:t>
            </w:r>
          </w:p>
        </w:tc>
      </w:tr>
      <w:tr w:rsidR="00A72694" w:rsidTr="005E7C92" w14:paraId="60B8DC3A" w14:textId="77777777">
        <w:tc>
          <w:tcPr>
            <w:tcW w:w="3085" w:type="dxa"/>
          </w:tcPr>
          <w:p w:rsidRPr="00516E84" w:rsidR="00A72694" w:rsidP="00A72694" w:rsidRDefault="00A72694" w14:paraId="57FA750B" w14:textId="77777777">
            <w:pPr>
              <w:rPr>
                <w:b/>
              </w:rPr>
            </w:pPr>
            <w:r w:rsidRPr="00516E84">
              <w:rPr>
                <w:b/>
              </w:rPr>
              <w:t>Kontaktperson:</w:t>
            </w:r>
          </w:p>
        </w:tc>
        <w:tc>
          <w:tcPr>
            <w:tcW w:w="6415" w:type="dxa"/>
          </w:tcPr>
          <w:p w:rsidR="00A72694" w:rsidP="00A72694" w:rsidRDefault="00AA6279" w14:paraId="3E69178A" w14:textId="77777777">
            <w:r w:rsidRPr="00AA6279">
              <w:rPr>
                <w:highlight w:val="yellow"/>
              </w:rPr>
              <w:t>[Sett inn navn på kontaktperson for tilbudet]</w:t>
            </w:r>
          </w:p>
        </w:tc>
      </w:tr>
      <w:tr w:rsidR="00A72694" w:rsidTr="005E7C92" w14:paraId="41830037" w14:textId="77777777">
        <w:tc>
          <w:tcPr>
            <w:tcW w:w="3085" w:type="dxa"/>
          </w:tcPr>
          <w:p w:rsidRPr="00516E84" w:rsidR="00A72694" w:rsidP="00A72694" w:rsidRDefault="00A72694" w14:paraId="2EE587C5" w14:textId="77777777">
            <w:pPr>
              <w:rPr>
                <w:b/>
              </w:rPr>
            </w:pPr>
            <w:r w:rsidRPr="00516E84">
              <w:rPr>
                <w:b/>
              </w:rPr>
              <w:t>Telefonnummer</w:t>
            </w:r>
          </w:p>
        </w:tc>
        <w:tc>
          <w:tcPr>
            <w:tcW w:w="6415" w:type="dxa"/>
          </w:tcPr>
          <w:p w:rsidR="00A72694" w:rsidP="00AA6279" w:rsidRDefault="00AA6279" w14:paraId="36965D38" w14:textId="77777777">
            <w:r w:rsidRPr="00AA6279">
              <w:rPr>
                <w:highlight w:val="yellow"/>
              </w:rPr>
              <w:t>[Sett inn direkte telefonnummer til kontaktperson]</w:t>
            </w:r>
          </w:p>
        </w:tc>
      </w:tr>
      <w:tr w:rsidR="00A72694" w:rsidTr="005E7C92" w14:paraId="685CF4A9" w14:textId="77777777">
        <w:tc>
          <w:tcPr>
            <w:tcW w:w="3085" w:type="dxa"/>
          </w:tcPr>
          <w:p w:rsidRPr="00516E84" w:rsidR="00A72694" w:rsidP="00A72694" w:rsidRDefault="00A72694" w14:paraId="59AC13C6" w14:textId="77777777">
            <w:pPr>
              <w:rPr>
                <w:b/>
              </w:rPr>
            </w:pPr>
            <w:r w:rsidRPr="00516E84">
              <w:rPr>
                <w:b/>
              </w:rPr>
              <w:t>E-post:</w:t>
            </w:r>
          </w:p>
        </w:tc>
        <w:tc>
          <w:tcPr>
            <w:tcW w:w="6415" w:type="dxa"/>
          </w:tcPr>
          <w:p w:rsidR="00A72694" w:rsidP="00A72694" w:rsidRDefault="00AA6279" w14:paraId="397F6BF2" w14:textId="77777777">
            <w:r w:rsidRPr="00234ADA">
              <w:rPr>
                <w:highlight w:val="yellow"/>
              </w:rPr>
              <w:t>[Sett inn e-post til kontaktperson]</w:t>
            </w:r>
          </w:p>
        </w:tc>
      </w:tr>
    </w:tbl>
    <w:p w:rsidRPr="00AF37FA" w:rsidR="00A72694" w:rsidP="00A72694" w:rsidRDefault="00A72694" w14:paraId="5122D7C0" w14:textId="77777777">
      <w:pPr>
        <w:rPr>
          <w:b/>
        </w:rPr>
      </w:pPr>
    </w:p>
    <w:p w:rsidRPr="00F51F9D" w:rsidR="00F51F9D" w:rsidP="00F51F9D" w:rsidRDefault="00F51F9D" w14:paraId="40BBD138" w14:textId="77777777">
      <w:pPr>
        <w:pStyle w:val="Overskrift1"/>
        <w:rPr>
          <w:rFonts w:cs="Times New Roman"/>
          <w:bCs w:val="0"/>
          <w:kern w:val="0"/>
          <w:sz w:val="20"/>
          <w:szCs w:val="24"/>
        </w:rPr>
      </w:pPr>
      <w:r w:rsidRPr="00F51F9D">
        <w:rPr>
          <w:rFonts w:cs="Times New Roman"/>
          <w:bCs w:val="0"/>
          <w:kern w:val="0"/>
          <w:sz w:val="20"/>
          <w:szCs w:val="24"/>
        </w:rPr>
        <w:t>Eksemplarer og formkrav</w:t>
      </w:r>
    </w:p>
    <w:p w:rsidR="00F51F9D" w:rsidP="00F51F9D" w:rsidRDefault="00F51F9D" w14:paraId="00561D7A" w14:textId="77777777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43"/>
        <w:gridCol w:w="4923"/>
        <w:gridCol w:w="947"/>
        <w:gridCol w:w="1137"/>
      </w:tblGrid>
      <w:tr w:rsidR="00F51F9D" w:rsidTr="226DF68B" w14:paraId="20452119" w14:textId="77777777">
        <w:tc>
          <w:tcPr>
            <w:tcW w:w="2343" w:type="dxa"/>
            <w:shd w:val="clear" w:color="auto" w:fill="000000" w:themeFill="text1"/>
            <w:tcMar/>
          </w:tcPr>
          <w:p w:rsidR="00F51F9D" w:rsidP="00EC5741" w:rsidRDefault="00F51F9D" w14:paraId="02B5736B" w14:textId="77777777">
            <w:pPr>
              <w:rPr>
                <w:b/>
              </w:rPr>
            </w:pPr>
            <w:r>
              <w:rPr>
                <w:b/>
              </w:rPr>
              <w:t>Type dokumentasjon</w:t>
            </w:r>
          </w:p>
        </w:tc>
        <w:tc>
          <w:tcPr>
            <w:tcW w:w="4923" w:type="dxa"/>
            <w:shd w:val="clear" w:color="auto" w:fill="000000" w:themeFill="text1"/>
            <w:tcMar/>
          </w:tcPr>
          <w:p w:rsidRPr="00A675F3" w:rsidR="00F51F9D" w:rsidP="00EC5741" w:rsidRDefault="00F51F9D" w14:paraId="061975CA" w14:textId="77777777">
            <w:pPr>
              <w:rPr>
                <w:b/>
              </w:rPr>
            </w:pPr>
            <w:r>
              <w:rPr>
                <w:b/>
              </w:rPr>
              <w:t>Kommentar</w:t>
            </w:r>
          </w:p>
        </w:tc>
        <w:tc>
          <w:tcPr>
            <w:tcW w:w="947" w:type="dxa"/>
            <w:shd w:val="clear" w:color="auto" w:fill="000000" w:themeFill="text1"/>
            <w:tcMar/>
          </w:tcPr>
          <w:p w:rsidR="00F51F9D" w:rsidP="00EC5741" w:rsidRDefault="00F51F9D" w14:paraId="19C884CA" w14:textId="77777777">
            <w:r w:rsidRPr="00A675F3">
              <w:rPr>
                <w:b/>
              </w:rPr>
              <w:t>Antal</w:t>
            </w:r>
            <w:r>
              <w:t>l</w:t>
            </w:r>
          </w:p>
        </w:tc>
        <w:tc>
          <w:tcPr>
            <w:tcW w:w="1137" w:type="dxa"/>
            <w:tcMar/>
          </w:tcPr>
          <w:p w:rsidRPr="000F7F98" w:rsidR="00F51F9D" w:rsidP="00EC5741" w:rsidRDefault="00F51F9D" w14:paraId="3C9AF8BC" w14:textId="77777777">
            <w:pPr>
              <w:rPr>
                <w:b/>
                <w:highlight w:val="yellow"/>
              </w:rPr>
            </w:pPr>
            <w:r w:rsidRPr="000F7F98">
              <w:rPr>
                <w:b/>
              </w:rPr>
              <w:t>Vedlagt?</w:t>
            </w:r>
          </w:p>
        </w:tc>
      </w:tr>
      <w:tr w:rsidR="00F51F9D" w:rsidTr="226DF68B" w14:paraId="452050B1" w14:textId="77777777">
        <w:tc>
          <w:tcPr>
            <w:tcW w:w="2343" w:type="dxa"/>
            <w:tcMar/>
          </w:tcPr>
          <w:p w:rsidR="00F51F9D" w:rsidP="00EC5741" w:rsidRDefault="00F51F9D" w14:paraId="17138152" w14:textId="4FDC81C7">
            <w:r w:rsidR="00F51F9D">
              <w:rPr/>
              <w:t xml:space="preserve">Elektronisk versjon av </w:t>
            </w:r>
            <w:r w:rsidR="00F51F9D">
              <w:rPr/>
              <w:t>søknaden</w:t>
            </w:r>
            <w:r w:rsidR="00F51F9D">
              <w:rPr/>
              <w:t xml:space="preserve"> </w:t>
            </w:r>
            <w:r w:rsidR="00D57D6C">
              <w:rPr/>
              <w:t xml:space="preserve">sendt inn via </w:t>
            </w:r>
            <w:r w:rsidR="00D57D6C">
              <w:rPr/>
              <w:t>KGV</w:t>
            </w:r>
            <w:r w:rsidR="45F22053">
              <w:rPr/>
              <w:t xml:space="preserve"> (</w:t>
            </w:r>
            <w:r w:rsidR="45F22053">
              <w:rPr/>
              <w:t xml:space="preserve">EU </w:t>
            </w:r>
            <w:r w:rsidR="45F22053">
              <w:rPr/>
              <w:t>supply</w:t>
            </w:r>
          </w:p>
          <w:p w:rsidR="45F22053" w:rsidRDefault="45F22053" w14:paraId="25222A73" w14:textId="0A6AFBF8">
            <w:r w:rsidR="45F22053">
              <w:rPr/>
              <w:t>)</w:t>
            </w:r>
          </w:p>
          <w:p w:rsidR="00F51F9D" w:rsidP="00EC5741" w:rsidRDefault="00F51F9D" w14:paraId="6254D3F8" w14:textId="77777777"/>
          <w:p w:rsidRPr="00A675F3" w:rsidR="00F51F9D" w:rsidP="00EC5741" w:rsidRDefault="00F51F9D" w14:paraId="6B54BF3C" w14:textId="77777777"/>
        </w:tc>
        <w:tc>
          <w:tcPr>
            <w:tcW w:w="4923" w:type="dxa"/>
            <w:tcMar/>
          </w:tcPr>
          <w:p w:rsidR="009365F7" w:rsidP="009365F7" w:rsidRDefault="009365F7" w14:paraId="2D396173" w14:textId="77777777">
            <w:r>
              <w:t>Filformat</w:t>
            </w:r>
          </w:p>
          <w:p w:rsidR="009365F7" w:rsidP="009365F7" w:rsidRDefault="009365F7" w14:paraId="0D5C4DF9" w14:textId="1294633B">
            <w:pPr>
              <w:pStyle w:val="Listeavsnitt"/>
              <w:numPr>
                <w:ilvl w:val="0"/>
                <w:numId w:val="3"/>
              </w:numPr>
              <w:rPr/>
            </w:pPr>
            <w:r w:rsidR="35CB7BCD">
              <w:rPr/>
              <w:t xml:space="preserve">Filene </w:t>
            </w:r>
            <w:r w:rsidR="35CB7BCD">
              <w:rPr/>
              <w:t xml:space="preserve">skal </w:t>
            </w:r>
            <w:r w:rsidR="3ED44A68">
              <w:rPr/>
              <w:t xml:space="preserve"> leveres</w:t>
            </w:r>
            <w:r w:rsidR="3ED44A68">
              <w:rPr/>
              <w:t xml:space="preserve"> som Word/PDF</w:t>
            </w:r>
            <w:r w:rsidR="35CB7BCD">
              <w:rPr/>
              <w:t xml:space="preserve"> format</w:t>
            </w:r>
          </w:p>
          <w:p w:rsidR="009365F7" w:rsidP="009365F7" w:rsidRDefault="009365F7" w14:paraId="29281117" w14:textId="77777777">
            <w:pPr>
              <w:pStyle w:val="Listeavsnitt"/>
              <w:numPr>
                <w:ilvl w:val="0"/>
                <w:numId w:val="3"/>
              </w:numPr>
            </w:pPr>
            <w:r>
              <w:t>Filene navngis slik at filens navn viser til filens innhold</w:t>
            </w:r>
          </w:p>
          <w:p w:rsidR="00F51F9D" w:rsidP="009365F7" w:rsidRDefault="009365F7" w14:paraId="01246BB6" w14:textId="77777777">
            <w:pPr>
              <w:pStyle w:val="Listeavsnitt"/>
              <w:numPr>
                <w:ilvl w:val="0"/>
                <w:numId w:val="3"/>
              </w:numPr>
            </w:pPr>
            <w:r>
              <w:t>Prisskjema skal i tillegg leveres i Microsoft Excel-kompatibelt format</w:t>
            </w:r>
          </w:p>
        </w:tc>
        <w:tc>
          <w:tcPr>
            <w:tcW w:w="947" w:type="dxa"/>
            <w:tcMar/>
          </w:tcPr>
          <w:p w:rsidRPr="004A4CCF" w:rsidR="00F51F9D" w:rsidP="004A4CCF" w:rsidRDefault="00F51F9D" w14:paraId="6D44DC1D" w14:textId="77777777">
            <w:pPr>
              <w:jc w:val="center"/>
              <w:rPr>
                <w:b/>
              </w:rPr>
            </w:pPr>
            <w:r w:rsidRPr="004A4CCF">
              <w:rPr>
                <w:b/>
              </w:rPr>
              <w:t>1</w:t>
            </w:r>
          </w:p>
        </w:tc>
        <w:sdt>
          <w:sdtPr>
            <w:id w:val="-11199102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7" w:type="dxa"/>
                <w:shd w:val="clear" w:color="auto" w:fill="FFF89F"/>
                <w:tcMar/>
              </w:tcPr>
              <w:p w:rsidRPr="00AA6279" w:rsidR="00F51F9D" w:rsidP="00EC5741" w:rsidRDefault="00F51F9D" w14:paraId="05BD2AD1" w14:textId="77777777">
                <w:pPr>
                  <w:jc w:val="center"/>
                  <w:rPr>
                    <w:highlight w:val="yellow"/>
                  </w:rPr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</w:tbl>
    <w:p w:rsidR="00740D8D" w:rsidP="00740D8D" w:rsidRDefault="00740D8D" w14:paraId="03C47C0F" w14:textId="77777777"/>
    <w:p w:rsidR="00740D8D" w:rsidP="00740D8D" w:rsidRDefault="00740D8D" w14:paraId="23D7F230" w14:textId="77777777"/>
    <w:p w:rsidRPr="006E4B65" w:rsidR="00740D8D" w:rsidP="00740D8D" w:rsidRDefault="00740D8D" w14:paraId="2E72F1C2" w14:textId="77777777">
      <w:r w:rsidRPr="006E4B65">
        <w:t>Vi ser frem til å høre fra dere.</w:t>
      </w:r>
    </w:p>
    <w:p w:rsidRPr="006E4B65" w:rsidR="00740D8D" w:rsidP="00740D8D" w:rsidRDefault="00740D8D" w14:paraId="0AB15C8C" w14:textId="77777777"/>
    <w:p w:rsidRPr="006E4B65" w:rsidR="00740D8D" w:rsidP="00740D8D" w:rsidRDefault="00740D8D" w14:paraId="51381BC2" w14:textId="77777777"/>
    <w:p w:rsidRPr="006E4B65" w:rsidR="00740D8D" w:rsidP="00740D8D" w:rsidRDefault="00740D8D" w14:paraId="708DC474" w14:textId="77777777"/>
    <w:p w:rsidRPr="006E4B65" w:rsidR="00740D8D" w:rsidP="00740D8D" w:rsidRDefault="00740D8D" w14:paraId="09B69453" w14:textId="77777777"/>
    <w:p w:rsidRPr="006E4B65" w:rsidR="00740D8D" w:rsidP="00740D8D" w:rsidRDefault="00740D8D" w14:paraId="3C64E322" w14:textId="77777777"/>
    <w:p w:rsidRPr="006E4B65" w:rsidR="00740D8D" w:rsidP="00740D8D" w:rsidRDefault="00740D8D" w14:paraId="056A64EC" w14:textId="77777777">
      <w:r w:rsidRPr="006E4B65">
        <w:t>Med vennlig hilsen</w:t>
      </w:r>
    </w:p>
    <w:p w:rsidRPr="006E4B65" w:rsidR="00740D8D" w:rsidP="00740D8D" w:rsidRDefault="00740D8D" w14:paraId="5DAE75D8" w14:textId="77777777"/>
    <w:p w:rsidRPr="00BC04AC" w:rsidR="00740D8D" w:rsidP="00740D8D" w:rsidRDefault="00740D8D" w14:paraId="08EBBD95" w14:textId="77777777">
      <w:pPr>
        <w:rPr>
          <w:highlight w:val="yellow"/>
        </w:rPr>
      </w:pPr>
      <w:r>
        <w:rPr>
          <w:highlight w:val="yellow"/>
        </w:rPr>
        <w:t>[</w:t>
      </w:r>
      <w:r w:rsidRPr="00BC04AC">
        <w:rPr>
          <w:highlight w:val="yellow"/>
        </w:rPr>
        <w:t>NN</w:t>
      </w:r>
      <w:r>
        <w:rPr>
          <w:highlight w:val="yellow"/>
        </w:rPr>
        <w:t>]</w:t>
      </w:r>
    </w:p>
    <w:p w:rsidRPr="00D7129D" w:rsidR="00740D8D" w:rsidP="00740D8D" w:rsidRDefault="00740D8D" w14:paraId="56D4B600" w14:textId="77777777">
      <w:r>
        <w:rPr>
          <w:highlight w:val="yellow"/>
        </w:rPr>
        <w:t>[</w:t>
      </w:r>
      <w:r w:rsidRPr="00BC04AC">
        <w:rPr>
          <w:highlight w:val="yellow"/>
        </w:rPr>
        <w:t>Titte</w:t>
      </w:r>
      <w:r w:rsidRPr="00AA6279">
        <w:rPr>
          <w:highlight w:val="yellow"/>
        </w:rPr>
        <w:t>l]</w:t>
      </w:r>
    </w:p>
    <w:p w:rsidR="00740D8D" w:rsidP="00740D8D" w:rsidRDefault="00740D8D" w14:paraId="3956F2AB" w14:textId="77777777">
      <w:pPr>
        <w:rPr>
          <w:b/>
        </w:rPr>
      </w:pPr>
    </w:p>
    <w:p w:rsidR="009365F7" w:rsidP="009365F7" w:rsidRDefault="009365F7" w14:paraId="57A86DB3" w14:textId="77777777">
      <w:pPr>
        <w:jc w:val="right"/>
        <w:rPr>
          <w:b/>
          <w:i/>
        </w:rPr>
      </w:pPr>
    </w:p>
    <w:p w:rsidRPr="009365F7" w:rsidR="00D57D6C" w:rsidP="009365F7" w:rsidRDefault="00F51F9D" w14:paraId="73855539" w14:textId="77777777">
      <w:pPr>
        <w:jc w:val="right"/>
        <w:rPr>
          <w:b/>
          <w:i/>
        </w:rPr>
      </w:pPr>
      <w:r w:rsidRPr="00F51F9D">
        <w:rPr>
          <w:b/>
          <w:i/>
        </w:rPr>
        <w:t>Innholdsfortegnelsen er fylt ut på neste side</w:t>
      </w:r>
    </w:p>
    <w:p w:rsidR="00740D8D" w:rsidP="00740D8D" w:rsidRDefault="00740D8D" w14:paraId="5D236CCF" w14:textId="77777777">
      <w:pPr>
        <w:pStyle w:val="Overskrift1"/>
      </w:pPr>
      <w:r>
        <w:lastRenderedPageBreak/>
        <w:t xml:space="preserve">Innholdsfortegnelse </w:t>
      </w:r>
    </w:p>
    <w:p w:rsidR="00740D8D" w:rsidP="00A72694" w:rsidRDefault="00740D8D" w14:paraId="331219D7" w14:textId="77777777">
      <w:pPr>
        <w:rPr>
          <w:b/>
        </w:rPr>
      </w:pPr>
    </w:p>
    <w:p w:rsidRPr="00BC0C6F" w:rsidR="00902FDB" w:rsidP="00A72694" w:rsidRDefault="00CE1E7A" w14:paraId="5876225F" w14:textId="77777777">
      <w:pPr>
        <w:rPr>
          <w:b/>
        </w:rPr>
      </w:pPr>
      <w:r>
        <w:rPr>
          <w:b/>
        </w:rPr>
        <w:t>Søknaden</w:t>
      </w:r>
      <w:r w:rsidRPr="00BC0C6F" w:rsidR="00FF7C14">
        <w:rPr>
          <w:b/>
        </w:rPr>
        <w:t xml:space="preserve"> in</w:t>
      </w:r>
      <w:r w:rsidR="00AA6279">
        <w:rPr>
          <w:b/>
        </w:rPr>
        <w:t>neholder dokumentasjonen i tabellen, sortert under skillearkene gitt i første kolonne. Kolonnene under «</w:t>
      </w:r>
      <w:r>
        <w:rPr>
          <w:b/>
        </w:rPr>
        <w:t>Søkers</w:t>
      </w:r>
      <w:r w:rsidR="00AA6279">
        <w:rPr>
          <w:b/>
        </w:rPr>
        <w:t xml:space="preserve"> besvarelse» er fylt ut. </w:t>
      </w:r>
    </w:p>
    <w:p w:rsidRPr="006E4B65" w:rsidR="00D7129D" w:rsidP="00A72694" w:rsidRDefault="00D7129D" w14:paraId="47118B7A" w14:textId="77777777"/>
    <w:tbl>
      <w:tblPr>
        <w:tblStyle w:val="Tabellrutenett"/>
        <w:tblW w:w="5016" w:type="pct"/>
        <w:tblLayout w:type="fixed"/>
        <w:tblLook w:val="04A0" w:firstRow="1" w:lastRow="0" w:firstColumn="1" w:lastColumn="0" w:noHBand="0" w:noVBand="1"/>
      </w:tblPr>
      <w:tblGrid>
        <w:gridCol w:w="418"/>
        <w:gridCol w:w="790"/>
        <w:gridCol w:w="698"/>
        <w:gridCol w:w="1927"/>
        <w:gridCol w:w="2086"/>
        <w:gridCol w:w="2491"/>
        <w:gridCol w:w="970"/>
      </w:tblGrid>
      <w:tr w:rsidR="00CC3797" w:rsidTr="00CC3797" w14:paraId="556226C2" w14:textId="77777777">
        <w:tc>
          <w:tcPr>
            <w:tcW w:w="3155" w:type="pct"/>
            <w:gridSpan w:val="5"/>
            <w:shd w:val="clear" w:color="auto" w:fill="000000" w:themeFill="text1"/>
          </w:tcPr>
          <w:p w:rsidRPr="00740D8D" w:rsidR="00CC3797" w:rsidP="008840E8" w:rsidRDefault="00CC3797" w14:paraId="07208F8E" w14:textId="77777777">
            <w:pPr>
              <w:jc w:val="center"/>
              <w:rPr>
                <w:b/>
                <w:sz w:val="24"/>
              </w:rPr>
            </w:pPr>
            <w:r w:rsidRPr="00740D8D">
              <w:rPr>
                <w:b/>
                <w:sz w:val="24"/>
              </w:rPr>
              <w:t>Oppdragsgivers informasjon</w:t>
            </w:r>
          </w:p>
        </w:tc>
        <w:tc>
          <w:tcPr>
            <w:tcW w:w="1845" w:type="pct"/>
            <w:gridSpan w:val="2"/>
            <w:shd w:val="clear" w:color="auto" w:fill="FFF89F"/>
          </w:tcPr>
          <w:p w:rsidRPr="00740D8D" w:rsidR="00CC3797" w:rsidP="00DA7A1A" w:rsidRDefault="00CE1E7A" w14:paraId="072FF1F6" w14:textId="77777777">
            <w:pPr>
              <w:jc w:val="center"/>
              <w:rPr>
                <w:b/>
                <w:sz w:val="24"/>
              </w:rPr>
            </w:pPr>
            <w:r w:rsidRPr="00740D8D">
              <w:rPr>
                <w:b/>
                <w:sz w:val="24"/>
              </w:rPr>
              <w:t>Søkers</w:t>
            </w:r>
            <w:r w:rsidRPr="00740D8D" w:rsidR="00CC3797">
              <w:rPr>
                <w:b/>
                <w:sz w:val="24"/>
              </w:rPr>
              <w:t xml:space="preserve"> besvarelse</w:t>
            </w:r>
          </w:p>
        </w:tc>
      </w:tr>
      <w:tr w:rsidR="00566DD8" w:rsidTr="005E7C92" w14:paraId="45349B36" w14:textId="77777777">
        <w:tc>
          <w:tcPr>
            <w:tcW w:w="223" w:type="pct"/>
            <w:shd w:val="clear" w:color="auto" w:fill="BFBFBF" w:themeFill="background1" w:themeFillShade="BF"/>
          </w:tcPr>
          <w:p w:rsidR="00CC3797" w:rsidP="00746073" w:rsidRDefault="00CC3797" w14:paraId="3175C9C1" w14:textId="77777777"/>
        </w:tc>
        <w:tc>
          <w:tcPr>
            <w:tcW w:w="421" w:type="pct"/>
            <w:shd w:val="clear" w:color="auto" w:fill="BFBFBF" w:themeFill="background1" w:themeFillShade="BF"/>
          </w:tcPr>
          <w:p w:rsidRPr="00566DD8" w:rsidR="00CC3797" w:rsidP="00746073" w:rsidRDefault="00CC3797" w14:paraId="0EC9AC76" w14:textId="77777777">
            <w:pPr>
              <w:rPr>
                <w:b/>
                <w:sz w:val="18"/>
                <w:szCs w:val="18"/>
              </w:rPr>
            </w:pPr>
            <w:r w:rsidRPr="00566DD8">
              <w:rPr>
                <w:b/>
                <w:sz w:val="18"/>
                <w:szCs w:val="18"/>
              </w:rPr>
              <w:t>Kravtype</w:t>
            </w:r>
          </w:p>
        </w:tc>
        <w:tc>
          <w:tcPr>
            <w:tcW w:w="372" w:type="pct"/>
            <w:shd w:val="clear" w:color="auto" w:fill="BFBFBF" w:themeFill="background1" w:themeFillShade="BF"/>
          </w:tcPr>
          <w:p w:rsidRPr="00566DD8" w:rsidR="00CC3797" w:rsidP="00746073" w:rsidRDefault="00CC3797" w14:paraId="69E9D8F2" w14:textId="77777777">
            <w:pPr>
              <w:rPr>
                <w:b/>
                <w:sz w:val="18"/>
                <w:szCs w:val="18"/>
              </w:rPr>
            </w:pPr>
            <w:r w:rsidRPr="00566DD8">
              <w:rPr>
                <w:b/>
                <w:sz w:val="18"/>
                <w:szCs w:val="18"/>
              </w:rPr>
              <w:t>Skille-kort</w:t>
            </w:r>
          </w:p>
        </w:tc>
        <w:tc>
          <w:tcPr>
            <w:tcW w:w="1027" w:type="pct"/>
            <w:shd w:val="clear" w:color="auto" w:fill="BFBFBF" w:themeFill="background1" w:themeFillShade="BF"/>
          </w:tcPr>
          <w:p w:rsidRPr="00566DD8" w:rsidR="00CC3797" w:rsidP="00746073" w:rsidRDefault="00CC3797" w14:paraId="4B34B0F4" w14:textId="77777777">
            <w:pPr>
              <w:rPr>
                <w:b/>
                <w:sz w:val="18"/>
                <w:szCs w:val="18"/>
              </w:rPr>
            </w:pPr>
            <w:r w:rsidRPr="00566DD8">
              <w:rPr>
                <w:b/>
                <w:sz w:val="18"/>
                <w:szCs w:val="18"/>
              </w:rPr>
              <w:t>Dokumentasjons-krav</w:t>
            </w:r>
          </w:p>
        </w:tc>
        <w:tc>
          <w:tcPr>
            <w:tcW w:w="1112" w:type="pct"/>
            <w:shd w:val="clear" w:color="auto" w:fill="BFBFBF" w:themeFill="background1" w:themeFillShade="BF"/>
          </w:tcPr>
          <w:p w:rsidRPr="00566DD8" w:rsidR="00CC3797" w:rsidP="00746073" w:rsidRDefault="00CC3797" w14:paraId="3F754FD7" w14:textId="77777777">
            <w:pPr>
              <w:rPr>
                <w:b/>
                <w:sz w:val="18"/>
                <w:szCs w:val="18"/>
              </w:rPr>
            </w:pPr>
            <w:r w:rsidRPr="00566DD8">
              <w:rPr>
                <w:b/>
                <w:sz w:val="18"/>
                <w:szCs w:val="18"/>
              </w:rPr>
              <w:t>Mal / vedlegg</w:t>
            </w:r>
          </w:p>
        </w:tc>
        <w:tc>
          <w:tcPr>
            <w:tcW w:w="1328" w:type="pct"/>
          </w:tcPr>
          <w:p w:rsidRPr="00566DD8" w:rsidR="00CC3797" w:rsidP="00746073" w:rsidRDefault="00CC3797" w14:paraId="1284C4B9" w14:textId="77777777">
            <w:pPr>
              <w:jc w:val="center"/>
              <w:rPr>
                <w:b/>
                <w:sz w:val="18"/>
                <w:szCs w:val="18"/>
              </w:rPr>
            </w:pPr>
            <w:r w:rsidRPr="00566DD8">
              <w:rPr>
                <w:b/>
                <w:sz w:val="18"/>
                <w:szCs w:val="18"/>
              </w:rPr>
              <w:t xml:space="preserve">Navn på </w:t>
            </w:r>
            <w:proofErr w:type="spellStart"/>
            <w:r w:rsidRPr="00566DD8">
              <w:rPr>
                <w:b/>
                <w:sz w:val="18"/>
                <w:szCs w:val="18"/>
              </w:rPr>
              <w:t>dok</w:t>
            </w:r>
            <w:proofErr w:type="spellEnd"/>
            <w:r w:rsidRPr="00566DD8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517" w:type="pct"/>
            <w:shd w:val="clear" w:color="auto" w:fill="FFF89F"/>
          </w:tcPr>
          <w:p w:rsidRPr="00566DD8" w:rsidR="00CC3797" w:rsidP="00746073" w:rsidRDefault="00CC3797" w14:paraId="0A7BA9FA" w14:textId="77777777">
            <w:pPr>
              <w:jc w:val="center"/>
              <w:rPr>
                <w:b/>
                <w:sz w:val="18"/>
                <w:szCs w:val="18"/>
              </w:rPr>
            </w:pPr>
            <w:r w:rsidRPr="00566DD8">
              <w:rPr>
                <w:b/>
                <w:sz w:val="18"/>
                <w:szCs w:val="18"/>
              </w:rPr>
              <w:t>Vedlagt?</w:t>
            </w:r>
          </w:p>
        </w:tc>
      </w:tr>
      <w:tr w:rsidR="00CC3797" w:rsidTr="005E7C92" w14:paraId="7AB85D7A" w14:textId="77777777">
        <w:trPr>
          <w:cantSplit/>
          <w:trHeight w:val="349"/>
        </w:trPr>
        <w:tc>
          <w:tcPr>
            <w:tcW w:w="223" w:type="pct"/>
            <w:shd w:val="clear" w:color="auto" w:fill="FFFF00"/>
            <w:textDirection w:val="tbRl"/>
          </w:tcPr>
          <w:p w:rsidR="00CC3797" w:rsidP="00566DD8" w:rsidRDefault="00566DD8" w14:paraId="0E3333B9" w14:textId="77777777">
            <w:pPr>
              <w:ind w:left="113" w:right="113"/>
              <w:jc w:val="center"/>
            </w:pPr>
            <w:r>
              <w:t>-</w:t>
            </w:r>
          </w:p>
        </w:tc>
        <w:tc>
          <w:tcPr>
            <w:tcW w:w="421" w:type="pct"/>
            <w:textDirection w:val="tbRl"/>
            <w:vAlign w:val="center"/>
          </w:tcPr>
          <w:p w:rsidRPr="00CC3797" w:rsidR="00CC3797" w:rsidP="00CC3797" w:rsidRDefault="00CC3797" w14:paraId="5D53F029" w14:textId="77777777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72" w:type="pct"/>
            <w:vAlign w:val="center"/>
          </w:tcPr>
          <w:p w:rsidRPr="00CC3797" w:rsidR="00CC3797" w:rsidP="00CC3797" w:rsidRDefault="00CC3797" w14:paraId="78313852" w14:textId="77777777">
            <w:pPr>
              <w:jc w:val="center"/>
              <w:rPr>
                <w:b/>
              </w:rPr>
            </w:pPr>
            <w:r w:rsidRPr="00CC3797">
              <w:rPr>
                <w:b/>
              </w:rPr>
              <w:t>1</w:t>
            </w:r>
          </w:p>
        </w:tc>
        <w:tc>
          <w:tcPr>
            <w:tcW w:w="1027" w:type="pct"/>
            <w:vAlign w:val="center"/>
          </w:tcPr>
          <w:p w:rsidRPr="00746073" w:rsidR="00CC3797" w:rsidP="00CC3797" w:rsidRDefault="00CE1E7A" w14:paraId="134AA36B" w14:textId="77777777">
            <w:pPr>
              <w:rPr>
                <w:b/>
              </w:rPr>
            </w:pPr>
            <w:r>
              <w:rPr>
                <w:b/>
              </w:rPr>
              <w:t>Søknadsbrev</w:t>
            </w:r>
          </w:p>
        </w:tc>
        <w:tc>
          <w:tcPr>
            <w:tcW w:w="1112" w:type="pct"/>
            <w:vAlign w:val="center"/>
          </w:tcPr>
          <w:p w:rsidR="00CC3797" w:rsidP="00CC3797" w:rsidRDefault="00CC3797" w14:paraId="316BFCA4" w14:textId="77777777">
            <w:r>
              <w:t>Dette dokumentet</w:t>
            </w:r>
          </w:p>
        </w:tc>
        <w:tc>
          <w:tcPr>
            <w:tcW w:w="1328" w:type="pct"/>
            <w:vAlign w:val="center"/>
          </w:tcPr>
          <w:p w:rsidR="00CC3797" w:rsidP="00CC3797" w:rsidRDefault="00CE1E7A" w14:paraId="16C7DEF8" w14:textId="77777777">
            <w:r>
              <w:t>Søknadsbrev</w:t>
            </w:r>
          </w:p>
        </w:tc>
        <w:sdt>
          <w:sdtPr>
            <w:id w:val="-6273086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17" w:type="pct"/>
                <w:shd w:val="clear" w:color="auto" w:fill="FFF89F"/>
                <w:vAlign w:val="center"/>
              </w:tcPr>
              <w:p w:rsidR="00CC3797" w:rsidP="00CC3797" w:rsidRDefault="001820B0" w14:paraId="0CC19D33" w14:textId="77777777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1820B0" w:rsidTr="00FC3462" w14:paraId="7206B060" w14:textId="77777777">
        <w:trPr>
          <w:cantSplit/>
          <w:trHeight w:val="863"/>
        </w:trPr>
        <w:tc>
          <w:tcPr>
            <w:tcW w:w="223" w:type="pct"/>
            <w:vMerge w:val="restart"/>
            <w:shd w:val="clear" w:color="auto" w:fill="000000" w:themeFill="text1"/>
            <w:textDirection w:val="tbRl"/>
            <w:vAlign w:val="center"/>
          </w:tcPr>
          <w:p w:rsidRPr="00A03B8E" w:rsidR="001820B0" w:rsidP="001820B0" w:rsidRDefault="001820B0" w14:paraId="0DE71B1E" w14:textId="77777777">
            <w:pPr>
              <w:ind w:left="113" w:right="113"/>
              <w:jc w:val="center"/>
              <w:rPr>
                <w:caps/>
              </w:rPr>
            </w:pPr>
            <w:r w:rsidRPr="00A03B8E">
              <w:rPr>
                <w:caps/>
                <w:sz w:val="18"/>
              </w:rPr>
              <w:t>Kvalifikasjon</w:t>
            </w:r>
          </w:p>
        </w:tc>
        <w:tc>
          <w:tcPr>
            <w:tcW w:w="421" w:type="pct"/>
            <w:textDirection w:val="tbRl"/>
            <w:vAlign w:val="center"/>
          </w:tcPr>
          <w:p w:rsidRPr="00CC3797" w:rsidR="001820B0" w:rsidP="001820B0" w:rsidRDefault="001820B0" w14:paraId="760802DF" w14:textId="7777777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CC3797">
              <w:rPr>
                <w:b/>
                <w:sz w:val="18"/>
                <w:szCs w:val="18"/>
              </w:rPr>
              <w:t>Obligatoriske krav</w:t>
            </w:r>
          </w:p>
        </w:tc>
        <w:tc>
          <w:tcPr>
            <w:tcW w:w="372" w:type="pct"/>
            <w:vAlign w:val="center"/>
          </w:tcPr>
          <w:p w:rsidRPr="00CC3797" w:rsidR="001820B0" w:rsidP="001820B0" w:rsidRDefault="001820B0" w14:paraId="2C630EF6" w14:textId="77777777">
            <w:pPr>
              <w:jc w:val="center"/>
              <w:rPr>
                <w:b/>
              </w:rPr>
            </w:pPr>
            <w:r w:rsidRPr="00CC3797">
              <w:rPr>
                <w:b/>
              </w:rPr>
              <w:t>2</w:t>
            </w:r>
          </w:p>
        </w:tc>
        <w:tc>
          <w:tcPr>
            <w:tcW w:w="1027" w:type="pct"/>
            <w:vAlign w:val="center"/>
          </w:tcPr>
          <w:p w:rsidRPr="00746073" w:rsidR="001820B0" w:rsidP="001820B0" w:rsidRDefault="001820B0" w14:paraId="6F41C736" w14:textId="77777777">
            <w:pPr>
              <w:rPr>
                <w:b/>
              </w:rPr>
            </w:pPr>
            <w:r>
              <w:rPr>
                <w:b/>
              </w:rPr>
              <w:t>Skatteattest</w:t>
            </w:r>
          </w:p>
        </w:tc>
        <w:tc>
          <w:tcPr>
            <w:tcW w:w="1112" w:type="pct"/>
            <w:vAlign w:val="center"/>
          </w:tcPr>
          <w:p w:rsidR="001820B0" w:rsidP="001820B0" w:rsidRDefault="001820B0" w14:paraId="49844646" w14:textId="77777777">
            <w:r>
              <w:t xml:space="preserve">Attest for skatt og merverdiavgift fra </w:t>
            </w:r>
            <w:proofErr w:type="spellStart"/>
            <w:r>
              <w:t>Altinn</w:t>
            </w:r>
            <w:proofErr w:type="spellEnd"/>
          </w:p>
        </w:tc>
        <w:tc>
          <w:tcPr>
            <w:tcW w:w="1328" w:type="pct"/>
            <w:vAlign w:val="center"/>
          </w:tcPr>
          <w:p w:rsidR="001820B0" w:rsidP="001820B0" w:rsidRDefault="001820B0" w14:paraId="7288B562" w14:textId="77777777">
            <w:r w:rsidRPr="00AA6279">
              <w:rPr>
                <w:highlight w:val="yellow"/>
              </w:rPr>
              <w:t>[Sett inn]</w:t>
            </w:r>
          </w:p>
        </w:tc>
        <w:sdt>
          <w:sdtPr>
            <w:id w:val="-11155141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17" w:type="pct"/>
                <w:shd w:val="clear" w:color="auto" w:fill="FFF89F"/>
                <w:vAlign w:val="center"/>
              </w:tcPr>
              <w:p w:rsidR="001820B0" w:rsidP="001820B0" w:rsidRDefault="001820B0" w14:paraId="01A35529" w14:textId="77777777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1820B0" w:rsidTr="005E7C92" w14:paraId="62A46137" w14:textId="77777777">
        <w:trPr>
          <w:trHeight w:val="399"/>
        </w:trPr>
        <w:tc>
          <w:tcPr>
            <w:tcW w:w="223" w:type="pct"/>
            <w:vMerge/>
            <w:shd w:val="clear" w:color="auto" w:fill="000000" w:themeFill="text1"/>
          </w:tcPr>
          <w:p w:rsidR="001820B0" w:rsidP="001820B0" w:rsidRDefault="001820B0" w14:paraId="05A952B5" w14:textId="77777777">
            <w:pPr>
              <w:jc w:val="center"/>
            </w:pPr>
          </w:p>
        </w:tc>
        <w:tc>
          <w:tcPr>
            <w:tcW w:w="421" w:type="pct"/>
            <w:vAlign w:val="center"/>
          </w:tcPr>
          <w:p w:rsidRPr="00CC3797" w:rsidR="001820B0" w:rsidP="001820B0" w:rsidRDefault="001820B0" w14:paraId="4BD6A41F" w14:textId="77777777">
            <w:pPr>
              <w:jc w:val="center"/>
              <w:rPr>
                <w:b/>
              </w:rPr>
            </w:pPr>
          </w:p>
        </w:tc>
        <w:tc>
          <w:tcPr>
            <w:tcW w:w="372" w:type="pct"/>
            <w:vAlign w:val="center"/>
          </w:tcPr>
          <w:p w:rsidRPr="00CC3797" w:rsidR="001820B0" w:rsidP="001820B0" w:rsidRDefault="001820B0" w14:paraId="04632636" w14:textId="7777777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27" w:type="pct"/>
            <w:vAlign w:val="center"/>
          </w:tcPr>
          <w:p w:rsidRPr="00D57D6C" w:rsidR="001820B0" w:rsidP="001820B0" w:rsidRDefault="001820B0" w14:paraId="6ABD9D23" w14:textId="77777777">
            <w:pPr>
              <w:rPr>
                <w:b/>
              </w:rPr>
            </w:pPr>
            <w:r w:rsidRPr="00D57D6C">
              <w:rPr>
                <w:b/>
              </w:rPr>
              <w:t>Firmaattest</w:t>
            </w:r>
          </w:p>
        </w:tc>
        <w:tc>
          <w:tcPr>
            <w:tcW w:w="1112" w:type="pct"/>
            <w:vAlign w:val="center"/>
          </w:tcPr>
          <w:p w:rsidRPr="00D57D6C" w:rsidR="001820B0" w:rsidP="001820B0" w:rsidRDefault="001820B0" w14:paraId="07423869" w14:textId="77777777">
            <w:r w:rsidRPr="00D57D6C">
              <w:t>Fra Brønnøysundregisteret (brreg.no)</w:t>
            </w:r>
          </w:p>
        </w:tc>
        <w:tc>
          <w:tcPr>
            <w:tcW w:w="1328" w:type="pct"/>
            <w:vAlign w:val="center"/>
          </w:tcPr>
          <w:p w:rsidR="001820B0" w:rsidP="001820B0" w:rsidRDefault="001820B0" w14:paraId="127ACED1" w14:textId="77777777">
            <w:r w:rsidRPr="00AA6279">
              <w:rPr>
                <w:highlight w:val="yellow"/>
              </w:rPr>
              <w:t>[Sett inn]</w:t>
            </w:r>
          </w:p>
        </w:tc>
        <w:sdt>
          <w:sdtPr>
            <w:id w:val="-8932743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17" w:type="pct"/>
                <w:shd w:val="clear" w:color="auto" w:fill="FFF89F"/>
                <w:vAlign w:val="center"/>
              </w:tcPr>
              <w:p w:rsidRPr="003211A8" w:rsidR="001820B0" w:rsidP="001820B0" w:rsidRDefault="001820B0" w14:paraId="0C5CE406" w14:textId="77777777">
                <w:pPr>
                  <w:jc w:val="center"/>
                  <w:rPr>
                    <w:highlight w:val="red"/>
                  </w:rPr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1820B0" w:rsidTr="005E7C92" w14:paraId="5F2478CA" w14:textId="77777777">
        <w:trPr>
          <w:cantSplit/>
          <w:trHeight w:val="563"/>
        </w:trPr>
        <w:tc>
          <w:tcPr>
            <w:tcW w:w="223" w:type="pct"/>
            <w:vMerge/>
            <w:shd w:val="clear" w:color="auto" w:fill="000000" w:themeFill="text1"/>
          </w:tcPr>
          <w:p w:rsidR="001820B0" w:rsidP="001820B0" w:rsidRDefault="001820B0" w14:paraId="57326D2C" w14:textId="77777777">
            <w:pPr>
              <w:jc w:val="center"/>
            </w:pPr>
          </w:p>
        </w:tc>
        <w:tc>
          <w:tcPr>
            <w:tcW w:w="421" w:type="pct"/>
            <w:textDirection w:val="tbRl"/>
            <w:vAlign w:val="center"/>
          </w:tcPr>
          <w:p w:rsidRPr="00CC3797" w:rsidR="001820B0" w:rsidP="001820B0" w:rsidRDefault="001820B0" w14:paraId="449303EE" w14:textId="77777777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Øk.</w:t>
            </w:r>
          </w:p>
        </w:tc>
        <w:tc>
          <w:tcPr>
            <w:tcW w:w="372" w:type="pct"/>
            <w:vAlign w:val="center"/>
          </w:tcPr>
          <w:p w:rsidRPr="00CC3797" w:rsidR="001820B0" w:rsidP="001820B0" w:rsidRDefault="001820B0" w14:paraId="570A9E39" w14:textId="77777777">
            <w:pPr>
              <w:jc w:val="center"/>
              <w:rPr>
                <w:b/>
              </w:rPr>
            </w:pPr>
            <w:r w:rsidRPr="00CC3797">
              <w:rPr>
                <w:b/>
              </w:rPr>
              <w:t>4</w:t>
            </w:r>
          </w:p>
        </w:tc>
        <w:tc>
          <w:tcPr>
            <w:tcW w:w="1027" w:type="pct"/>
            <w:vAlign w:val="center"/>
          </w:tcPr>
          <w:p w:rsidRPr="00D57D6C" w:rsidR="001820B0" w:rsidP="001820B0" w:rsidRDefault="001820B0" w14:paraId="4D64C59A" w14:textId="77777777">
            <w:pPr>
              <w:rPr>
                <w:b/>
              </w:rPr>
            </w:pPr>
            <w:r w:rsidRPr="00D57D6C">
              <w:rPr>
                <w:b/>
              </w:rPr>
              <w:t>Økonomisk og finansiell stilling</w:t>
            </w:r>
          </w:p>
        </w:tc>
        <w:tc>
          <w:tcPr>
            <w:tcW w:w="1112" w:type="pct"/>
            <w:vAlign w:val="center"/>
          </w:tcPr>
          <w:p w:rsidR="001820B0" w:rsidP="001820B0" w:rsidRDefault="001820B0" w14:paraId="2DFD7711" w14:textId="77777777">
            <w:r>
              <w:t xml:space="preserve">Kredittvurdering </w:t>
            </w:r>
          </w:p>
        </w:tc>
        <w:tc>
          <w:tcPr>
            <w:tcW w:w="1328" w:type="pct"/>
            <w:vAlign w:val="center"/>
          </w:tcPr>
          <w:p w:rsidR="001820B0" w:rsidP="001820B0" w:rsidRDefault="001820B0" w14:paraId="6FCDA402" w14:textId="77777777">
            <w:r w:rsidRPr="00AA6279">
              <w:rPr>
                <w:highlight w:val="yellow"/>
              </w:rPr>
              <w:t>[Sett inn]</w:t>
            </w:r>
          </w:p>
        </w:tc>
        <w:sdt>
          <w:sdtPr>
            <w:id w:val="605777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17" w:type="pct"/>
                <w:shd w:val="clear" w:color="auto" w:fill="FFF89F"/>
                <w:vAlign w:val="center"/>
              </w:tcPr>
              <w:p w:rsidR="001820B0" w:rsidP="001820B0" w:rsidRDefault="001820B0" w14:paraId="3F19E2F4" w14:textId="77777777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1820B0" w:rsidTr="005E7C92" w14:paraId="2EF3B544" w14:textId="77777777">
        <w:trPr>
          <w:cantSplit/>
          <w:trHeight w:val="563"/>
        </w:trPr>
        <w:tc>
          <w:tcPr>
            <w:tcW w:w="223" w:type="pct"/>
            <w:vMerge/>
            <w:shd w:val="clear" w:color="auto" w:fill="000000" w:themeFill="text1"/>
          </w:tcPr>
          <w:p w:rsidR="001820B0" w:rsidP="001820B0" w:rsidRDefault="001820B0" w14:paraId="153AC889" w14:textId="77777777">
            <w:pPr>
              <w:jc w:val="center"/>
            </w:pPr>
          </w:p>
        </w:tc>
        <w:tc>
          <w:tcPr>
            <w:tcW w:w="421" w:type="pct"/>
            <w:textDirection w:val="tbRl"/>
            <w:vAlign w:val="center"/>
          </w:tcPr>
          <w:p w:rsidR="001820B0" w:rsidP="001820B0" w:rsidRDefault="001820B0" w14:paraId="0B2BD982" w14:textId="77777777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72" w:type="pct"/>
            <w:vAlign w:val="center"/>
          </w:tcPr>
          <w:p w:rsidRPr="00CC3797" w:rsidR="001820B0" w:rsidP="001820B0" w:rsidRDefault="001820B0" w14:paraId="2C440A5F" w14:textId="7777777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27" w:type="pct"/>
            <w:vAlign w:val="center"/>
          </w:tcPr>
          <w:p w:rsidRPr="00D57D6C" w:rsidR="001820B0" w:rsidP="001820B0" w:rsidRDefault="001820B0" w14:paraId="494EB68D" w14:textId="77777777">
            <w:pPr>
              <w:rPr>
                <w:b/>
              </w:rPr>
            </w:pPr>
            <w:r>
              <w:rPr>
                <w:b/>
              </w:rPr>
              <w:t>Lønns- og arbeidsvilkår</w:t>
            </w:r>
          </w:p>
        </w:tc>
        <w:tc>
          <w:tcPr>
            <w:tcW w:w="1112" w:type="pct"/>
            <w:vAlign w:val="center"/>
          </w:tcPr>
          <w:p w:rsidR="001820B0" w:rsidP="001820B0" w:rsidRDefault="001820B0" w14:paraId="6BBE2978" w14:textId="77777777">
            <w:r>
              <w:t>Vedlegg 5</w:t>
            </w:r>
          </w:p>
        </w:tc>
        <w:tc>
          <w:tcPr>
            <w:tcW w:w="1328" w:type="pct"/>
            <w:vAlign w:val="center"/>
          </w:tcPr>
          <w:p w:rsidR="001820B0" w:rsidP="001820B0" w:rsidRDefault="001820B0" w14:paraId="7949D029" w14:textId="77777777">
            <w:r w:rsidRPr="00AA6279">
              <w:rPr>
                <w:highlight w:val="yellow"/>
              </w:rPr>
              <w:t>[Sett inn]</w:t>
            </w:r>
          </w:p>
        </w:tc>
        <w:sdt>
          <w:sdtPr>
            <w:id w:val="20511847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17" w:type="pct"/>
                <w:shd w:val="clear" w:color="auto" w:fill="FFF89F"/>
                <w:vAlign w:val="center"/>
              </w:tcPr>
              <w:p w:rsidR="001820B0" w:rsidP="001820B0" w:rsidRDefault="001820B0" w14:paraId="1FC3A092" w14:textId="77777777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1820B0" w:rsidTr="005E7C92" w14:paraId="4723A56B" w14:textId="77777777">
        <w:tc>
          <w:tcPr>
            <w:tcW w:w="223" w:type="pct"/>
            <w:vMerge/>
            <w:shd w:val="clear" w:color="auto" w:fill="000000" w:themeFill="text1"/>
          </w:tcPr>
          <w:p w:rsidR="001820B0" w:rsidP="001820B0" w:rsidRDefault="001820B0" w14:paraId="567DBC55" w14:textId="77777777">
            <w:pPr>
              <w:jc w:val="center"/>
            </w:pPr>
          </w:p>
        </w:tc>
        <w:tc>
          <w:tcPr>
            <w:tcW w:w="421" w:type="pct"/>
            <w:vMerge w:val="restart"/>
            <w:textDirection w:val="tbRl"/>
            <w:vAlign w:val="center"/>
          </w:tcPr>
          <w:p w:rsidRPr="00CC3797" w:rsidR="001820B0" w:rsidP="001820B0" w:rsidRDefault="001820B0" w14:paraId="30AEDF6C" w14:textId="77777777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Teknisk / faglig</w:t>
            </w:r>
          </w:p>
        </w:tc>
        <w:tc>
          <w:tcPr>
            <w:tcW w:w="372" w:type="pct"/>
            <w:vMerge w:val="restart"/>
            <w:vAlign w:val="center"/>
          </w:tcPr>
          <w:p w:rsidRPr="00CC3797" w:rsidR="001820B0" w:rsidP="001820B0" w:rsidRDefault="001820B0" w14:paraId="3FBE0435" w14:textId="7777777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27" w:type="pct"/>
            <w:vAlign w:val="center"/>
          </w:tcPr>
          <w:p w:rsidRPr="00746073" w:rsidR="001820B0" w:rsidP="001820B0" w:rsidRDefault="001820B0" w14:paraId="77B43426" w14:textId="77777777">
            <w:pPr>
              <w:rPr>
                <w:b/>
                <w:highlight w:val="red"/>
              </w:rPr>
            </w:pPr>
            <w:r w:rsidRPr="00ED064A">
              <w:rPr>
                <w:b/>
              </w:rPr>
              <w:t>Erfaring</w:t>
            </w:r>
          </w:p>
        </w:tc>
        <w:tc>
          <w:tcPr>
            <w:tcW w:w="1112" w:type="pct"/>
            <w:vAlign w:val="center"/>
          </w:tcPr>
          <w:p w:rsidR="001820B0" w:rsidP="001820B0" w:rsidRDefault="001820B0" w14:paraId="5741A045" w14:textId="77777777">
            <w:r>
              <w:t>Vedlegg 4</w:t>
            </w:r>
          </w:p>
        </w:tc>
        <w:tc>
          <w:tcPr>
            <w:tcW w:w="1328" w:type="pct"/>
            <w:vAlign w:val="center"/>
          </w:tcPr>
          <w:p w:rsidR="001820B0" w:rsidP="001820B0" w:rsidRDefault="001820B0" w14:paraId="0BAE6AAF" w14:textId="77777777">
            <w:r w:rsidRPr="00AA6279">
              <w:rPr>
                <w:highlight w:val="yellow"/>
              </w:rPr>
              <w:t>[Sett inn]</w:t>
            </w:r>
          </w:p>
        </w:tc>
        <w:sdt>
          <w:sdtPr>
            <w:id w:val="-793602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17" w:type="pct"/>
                <w:shd w:val="clear" w:color="auto" w:fill="FFF89F"/>
                <w:vAlign w:val="center"/>
              </w:tcPr>
              <w:p w:rsidR="001820B0" w:rsidP="001820B0" w:rsidRDefault="001820B0" w14:paraId="3D3F7977" w14:textId="77777777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1820B0" w:rsidTr="005E7C92" w14:paraId="2CAE4C1B" w14:textId="77777777">
        <w:tc>
          <w:tcPr>
            <w:tcW w:w="223" w:type="pct"/>
            <w:vMerge/>
            <w:shd w:val="clear" w:color="auto" w:fill="000000" w:themeFill="text1"/>
          </w:tcPr>
          <w:p w:rsidR="001820B0" w:rsidP="001820B0" w:rsidRDefault="001820B0" w14:paraId="3D8DD5E2" w14:textId="77777777">
            <w:pPr>
              <w:jc w:val="center"/>
            </w:pPr>
          </w:p>
        </w:tc>
        <w:tc>
          <w:tcPr>
            <w:tcW w:w="421" w:type="pct"/>
            <w:vMerge/>
            <w:vAlign w:val="center"/>
          </w:tcPr>
          <w:p w:rsidRPr="00CC3797" w:rsidR="001820B0" w:rsidP="001820B0" w:rsidRDefault="001820B0" w14:paraId="05531B0B" w14:textId="77777777">
            <w:pPr>
              <w:jc w:val="center"/>
              <w:rPr>
                <w:b/>
              </w:rPr>
            </w:pPr>
          </w:p>
        </w:tc>
        <w:tc>
          <w:tcPr>
            <w:tcW w:w="372" w:type="pct"/>
            <w:vMerge/>
            <w:vAlign w:val="center"/>
          </w:tcPr>
          <w:p w:rsidRPr="00CC3797" w:rsidR="001820B0" w:rsidP="001820B0" w:rsidRDefault="001820B0" w14:paraId="6041239A" w14:textId="77777777">
            <w:pPr>
              <w:jc w:val="center"/>
              <w:rPr>
                <w:b/>
              </w:rPr>
            </w:pPr>
          </w:p>
        </w:tc>
        <w:tc>
          <w:tcPr>
            <w:tcW w:w="1027" w:type="pct"/>
            <w:vAlign w:val="center"/>
          </w:tcPr>
          <w:p w:rsidRPr="00ED064A" w:rsidR="001820B0" w:rsidP="001820B0" w:rsidRDefault="001820B0" w14:paraId="3DFFA409" w14:textId="77777777">
            <w:pPr>
              <w:rPr>
                <w:b/>
              </w:rPr>
            </w:pPr>
            <w:r w:rsidRPr="00ED064A">
              <w:rPr>
                <w:b/>
              </w:rPr>
              <w:t>Tilstrekkelig kapasitet</w:t>
            </w:r>
          </w:p>
        </w:tc>
        <w:tc>
          <w:tcPr>
            <w:tcW w:w="1112" w:type="pct"/>
            <w:vAlign w:val="center"/>
          </w:tcPr>
          <w:p w:rsidR="001820B0" w:rsidP="001820B0" w:rsidRDefault="001820B0" w14:paraId="1344C5FD" w14:textId="77777777">
            <w:r>
              <w:t>Beskrivelse av teknisk personell</w:t>
            </w:r>
          </w:p>
        </w:tc>
        <w:tc>
          <w:tcPr>
            <w:tcW w:w="1328" w:type="pct"/>
            <w:vAlign w:val="center"/>
          </w:tcPr>
          <w:p w:rsidRPr="00AA6279" w:rsidR="001820B0" w:rsidP="001820B0" w:rsidRDefault="001820B0" w14:paraId="506C30C8" w14:textId="77777777">
            <w:pPr>
              <w:rPr>
                <w:highlight w:val="yellow"/>
              </w:rPr>
            </w:pPr>
            <w:r w:rsidRPr="00AA6279">
              <w:rPr>
                <w:highlight w:val="yellow"/>
              </w:rPr>
              <w:t>[Sett inn]</w:t>
            </w:r>
          </w:p>
        </w:tc>
        <w:sdt>
          <w:sdtPr>
            <w:id w:val="-667403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17" w:type="pct"/>
                <w:shd w:val="clear" w:color="auto" w:fill="FFF89F"/>
                <w:vAlign w:val="center"/>
              </w:tcPr>
              <w:p w:rsidR="001820B0" w:rsidP="001820B0" w:rsidRDefault="001820B0" w14:paraId="6198597F" w14:textId="77777777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1820B0" w:rsidTr="001820B0" w14:paraId="4289BAEB" w14:textId="77777777">
        <w:trPr>
          <w:trHeight w:val="458"/>
        </w:trPr>
        <w:tc>
          <w:tcPr>
            <w:tcW w:w="223" w:type="pct"/>
            <w:vMerge/>
            <w:shd w:val="clear" w:color="auto" w:fill="000000" w:themeFill="text1"/>
          </w:tcPr>
          <w:p w:rsidR="001820B0" w:rsidP="001820B0" w:rsidRDefault="001820B0" w14:paraId="35AA8206" w14:textId="77777777">
            <w:pPr>
              <w:jc w:val="center"/>
            </w:pPr>
          </w:p>
        </w:tc>
        <w:tc>
          <w:tcPr>
            <w:tcW w:w="421" w:type="pct"/>
            <w:vMerge/>
            <w:vAlign w:val="center"/>
          </w:tcPr>
          <w:p w:rsidRPr="00CC3797" w:rsidR="001820B0" w:rsidP="001820B0" w:rsidRDefault="001820B0" w14:paraId="694AEE54" w14:textId="77777777">
            <w:pPr>
              <w:jc w:val="center"/>
              <w:rPr>
                <w:b/>
              </w:rPr>
            </w:pPr>
          </w:p>
        </w:tc>
        <w:tc>
          <w:tcPr>
            <w:tcW w:w="372" w:type="pct"/>
            <w:vMerge w:val="restart"/>
            <w:vAlign w:val="center"/>
          </w:tcPr>
          <w:p w:rsidRPr="00CC3797" w:rsidR="001820B0" w:rsidP="001820B0" w:rsidRDefault="001820B0" w14:paraId="7AA5F7A9" w14:textId="77777777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027" w:type="pct"/>
            <w:vAlign w:val="center"/>
          </w:tcPr>
          <w:p w:rsidRPr="00ED064A" w:rsidR="001820B0" w:rsidP="001820B0" w:rsidRDefault="001820B0" w14:paraId="4C1B04DB" w14:textId="77777777">
            <w:pPr>
              <w:rPr>
                <w:b/>
              </w:rPr>
            </w:pPr>
            <w:r w:rsidRPr="00ED064A">
              <w:rPr>
                <w:b/>
              </w:rPr>
              <w:t>Kvalitetssikrings-systemer</w:t>
            </w:r>
          </w:p>
        </w:tc>
        <w:tc>
          <w:tcPr>
            <w:tcW w:w="1112" w:type="pct"/>
            <w:vAlign w:val="center"/>
          </w:tcPr>
          <w:p w:rsidR="001820B0" w:rsidP="001820B0" w:rsidRDefault="001820B0" w14:paraId="43962624" w14:textId="77777777">
            <w:r>
              <w:t>Beskrivelse av kvalitets- og styringssystem, ev. sertifisering</w:t>
            </w:r>
          </w:p>
        </w:tc>
        <w:tc>
          <w:tcPr>
            <w:tcW w:w="1328" w:type="pct"/>
            <w:vAlign w:val="center"/>
          </w:tcPr>
          <w:p w:rsidRPr="00AA6279" w:rsidR="001820B0" w:rsidP="001820B0" w:rsidRDefault="001820B0" w14:paraId="72421216" w14:textId="77777777">
            <w:pPr>
              <w:rPr>
                <w:highlight w:val="yellow"/>
              </w:rPr>
            </w:pPr>
            <w:r w:rsidRPr="00AA6279">
              <w:rPr>
                <w:highlight w:val="yellow"/>
              </w:rPr>
              <w:t>[Sett inn]</w:t>
            </w:r>
          </w:p>
        </w:tc>
        <w:sdt>
          <w:sdtPr>
            <w:id w:val="-764431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17" w:type="pct"/>
                <w:shd w:val="clear" w:color="auto" w:fill="FFF89F"/>
                <w:vAlign w:val="center"/>
              </w:tcPr>
              <w:p w:rsidR="001820B0" w:rsidP="001820B0" w:rsidRDefault="001820B0" w14:paraId="6BBCBC1E" w14:textId="77777777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1820B0" w:rsidTr="00263065" w14:paraId="08C9385F" w14:textId="77777777">
        <w:trPr>
          <w:trHeight w:val="457"/>
        </w:trPr>
        <w:tc>
          <w:tcPr>
            <w:tcW w:w="223" w:type="pct"/>
            <w:vMerge/>
            <w:shd w:val="clear" w:color="auto" w:fill="000000" w:themeFill="text1"/>
          </w:tcPr>
          <w:p w:rsidR="001820B0" w:rsidP="001820B0" w:rsidRDefault="001820B0" w14:paraId="38D49221" w14:textId="77777777">
            <w:pPr>
              <w:jc w:val="center"/>
            </w:pPr>
          </w:p>
        </w:tc>
        <w:tc>
          <w:tcPr>
            <w:tcW w:w="421" w:type="pct"/>
            <w:vMerge/>
            <w:vAlign w:val="center"/>
          </w:tcPr>
          <w:p w:rsidRPr="00CC3797" w:rsidR="001820B0" w:rsidP="001820B0" w:rsidRDefault="001820B0" w14:paraId="4DF6BDC6" w14:textId="77777777">
            <w:pPr>
              <w:jc w:val="center"/>
              <w:rPr>
                <w:b/>
              </w:rPr>
            </w:pPr>
          </w:p>
        </w:tc>
        <w:tc>
          <w:tcPr>
            <w:tcW w:w="372" w:type="pct"/>
            <w:vMerge/>
            <w:vAlign w:val="center"/>
          </w:tcPr>
          <w:p w:rsidRPr="00CC3797" w:rsidR="001820B0" w:rsidP="001820B0" w:rsidRDefault="001820B0" w14:paraId="0DDB4134" w14:textId="77777777">
            <w:pPr>
              <w:jc w:val="center"/>
              <w:rPr>
                <w:b/>
              </w:rPr>
            </w:pPr>
          </w:p>
        </w:tc>
        <w:tc>
          <w:tcPr>
            <w:tcW w:w="1027" w:type="pct"/>
            <w:vAlign w:val="center"/>
          </w:tcPr>
          <w:p w:rsidRPr="00ED064A" w:rsidR="001820B0" w:rsidP="001820B0" w:rsidRDefault="001820B0" w14:paraId="2F612D6D" w14:textId="77777777">
            <w:pPr>
              <w:rPr>
                <w:b/>
              </w:rPr>
            </w:pPr>
            <w:r>
              <w:rPr>
                <w:b/>
              </w:rPr>
              <w:t>Miljø</w:t>
            </w:r>
          </w:p>
        </w:tc>
        <w:tc>
          <w:tcPr>
            <w:tcW w:w="1112" w:type="pct"/>
            <w:vAlign w:val="center"/>
          </w:tcPr>
          <w:p w:rsidR="001820B0" w:rsidP="001820B0" w:rsidRDefault="001820B0" w14:paraId="3E1877A7" w14:textId="77777777">
            <w:r>
              <w:t>Beskrivelse av miljøstyringssystem</w:t>
            </w:r>
          </w:p>
        </w:tc>
        <w:tc>
          <w:tcPr>
            <w:tcW w:w="1328" w:type="pct"/>
            <w:vAlign w:val="center"/>
          </w:tcPr>
          <w:p w:rsidRPr="00AA6279" w:rsidR="001820B0" w:rsidP="001820B0" w:rsidRDefault="001820B0" w14:paraId="4BB31F54" w14:textId="77777777">
            <w:pPr>
              <w:rPr>
                <w:highlight w:val="yellow"/>
              </w:rPr>
            </w:pPr>
            <w:r w:rsidRPr="00AA6279">
              <w:rPr>
                <w:highlight w:val="yellow"/>
              </w:rPr>
              <w:t>[Sett inn]</w:t>
            </w:r>
          </w:p>
        </w:tc>
        <w:sdt>
          <w:sdtPr>
            <w:id w:val="1700359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17" w:type="pct"/>
                <w:shd w:val="clear" w:color="auto" w:fill="FFF89F"/>
                <w:vAlign w:val="center"/>
              </w:tcPr>
              <w:p w:rsidR="001820B0" w:rsidP="001820B0" w:rsidRDefault="001820B0" w14:paraId="31C5B54E" w14:textId="77777777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1820B0" w:rsidTr="005E7C92" w14:paraId="6CE71E5C" w14:textId="77777777">
        <w:trPr>
          <w:cantSplit/>
          <w:trHeight w:val="586"/>
        </w:trPr>
        <w:tc>
          <w:tcPr>
            <w:tcW w:w="223" w:type="pct"/>
            <w:vMerge/>
            <w:shd w:val="clear" w:color="auto" w:fill="000000" w:themeFill="text1"/>
          </w:tcPr>
          <w:p w:rsidR="001820B0" w:rsidP="001820B0" w:rsidRDefault="001820B0" w14:paraId="2A844F7B" w14:textId="77777777">
            <w:pPr>
              <w:jc w:val="center"/>
            </w:pPr>
          </w:p>
        </w:tc>
        <w:tc>
          <w:tcPr>
            <w:tcW w:w="421" w:type="pct"/>
            <w:vMerge w:val="restart"/>
            <w:textDirection w:val="tbRl"/>
            <w:vAlign w:val="center"/>
          </w:tcPr>
          <w:p w:rsidRPr="00CC3797" w:rsidR="001820B0" w:rsidP="001820B0" w:rsidRDefault="001820B0" w14:paraId="30E9F9A7" w14:textId="77777777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Underleverandør</w:t>
            </w:r>
          </w:p>
        </w:tc>
        <w:tc>
          <w:tcPr>
            <w:tcW w:w="372" w:type="pct"/>
            <w:vMerge w:val="restart"/>
            <w:vAlign w:val="center"/>
          </w:tcPr>
          <w:p w:rsidRPr="00CC3797" w:rsidR="001820B0" w:rsidP="001820B0" w:rsidRDefault="001820B0" w14:paraId="1B1B3896" w14:textId="7777777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27" w:type="pct"/>
            <w:vAlign w:val="center"/>
          </w:tcPr>
          <w:p w:rsidRPr="00746073" w:rsidR="001820B0" w:rsidP="001820B0" w:rsidRDefault="001820B0" w14:paraId="7E569FD1" w14:textId="77777777">
            <w:pPr>
              <w:rPr>
                <w:b/>
              </w:rPr>
            </w:pPr>
            <w:r w:rsidRPr="00746073">
              <w:rPr>
                <w:b/>
              </w:rPr>
              <w:t>Forpliktelses</w:t>
            </w:r>
            <w:r>
              <w:rPr>
                <w:b/>
              </w:rPr>
              <w:t>-erklæring underleverandør</w:t>
            </w:r>
          </w:p>
        </w:tc>
        <w:tc>
          <w:tcPr>
            <w:tcW w:w="1112" w:type="pct"/>
            <w:vAlign w:val="center"/>
          </w:tcPr>
          <w:p w:rsidRPr="00D57D6C" w:rsidR="001820B0" w:rsidP="001820B0" w:rsidRDefault="001820B0" w14:paraId="5C3E0026" w14:textId="77777777">
            <w:r w:rsidRPr="00D57D6C">
              <w:t xml:space="preserve">Vedlegg </w:t>
            </w:r>
            <w:r>
              <w:t>3</w:t>
            </w:r>
          </w:p>
        </w:tc>
        <w:tc>
          <w:tcPr>
            <w:tcW w:w="1328" w:type="pct"/>
            <w:vAlign w:val="center"/>
          </w:tcPr>
          <w:p w:rsidR="001820B0" w:rsidP="001820B0" w:rsidRDefault="001820B0" w14:paraId="519888F2" w14:textId="77777777">
            <w:r w:rsidRPr="00AA6279">
              <w:rPr>
                <w:highlight w:val="yellow"/>
              </w:rPr>
              <w:t>[Sett inn]</w:t>
            </w:r>
          </w:p>
        </w:tc>
        <w:sdt>
          <w:sdtPr>
            <w:id w:val="20201170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17" w:type="pct"/>
                <w:shd w:val="clear" w:color="auto" w:fill="FFF89F"/>
                <w:vAlign w:val="center"/>
              </w:tcPr>
              <w:p w:rsidR="001820B0" w:rsidP="001820B0" w:rsidRDefault="001820B0" w14:paraId="63CA8F44" w14:textId="77777777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1820B0" w:rsidTr="005E7C92" w14:paraId="4988C691" w14:textId="77777777">
        <w:trPr>
          <w:cantSplit/>
          <w:trHeight w:val="586"/>
        </w:trPr>
        <w:tc>
          <w:tcPr>
            <w:tcW w:w="223" w:type="pct"/>
            <w:shd w:val="clear" w:color="auto" w:fill="000000" w:themeFill="text1"/>
          </w:tcPr>
          <w:p w:rsidR="001820B0" w:rsidP="001820B0" w:rsidRDefault="001820B0" w14:paraId="79849685" w14:textId="77777777">
            <w:pPr>
              <w:jc w:val="center"/>
            </w:pPr>
          </w:p>
        </w:tc>
        <w:tc>
          <w:tcPr>
            <w:tcW w:w="421" w:type="pct"/>
            <w:vMerge/>
            <w:textDirection w:val="tbRl"/>
            <w:vAlign w:val="center"/>
          </w:tcPr>
          <w:p w:rsidR="001820B0" w:rsidP="001820B0" w:rsidRDefault="001820B0" w14:paraId="6E8F6A1E" w14:textId="77777777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72" w:type="pct"/>
            <w:vMerge/>
            <w:vAlign w:val="center"/>
          </w:tcPr>
          <w:p w:rsidRPr="00CC3797" w:rsidR="001820B0" w:rsidP="001820B0" w:rsidRDefault="001820B0" w14:paraId="0EE70034" w14:textId="77777777">
            <w:pPr>
              <w:jc w:val="center"/>
              <w:rPr>
                <w:b/>
              </w:rPr>
            </w:pPr>
          </w:p>
        </w:tc>
        <w:tc>
          <w:tcPr>
            <w:tcW w:w="1027" w:type="pct"/>
            <w:vAlign w:val="center"/>
          </w:tcPr>
          <w:p w:rsidRPr="00746073" w:rsidR="001820B0" w:rsidP="001820B0" w:rsidRDefault="001820B0" w14:paraId="4EFF95BE" w14:textId="77777777">
            <w:pPr>
              <w:rPr>
                <w:b/>
              </w:rPr>
            </w:pPr>
            <w:r>
              <w:rPr>
                <w:b/>
              </w:rPr>
              <w:t>Dokumentasjon økonomi underleverandør</w:t>
            </w:r>
          </w:p>
        </w:tc>
        <w:tc>
          <w:tcPr>
            <w:tcW w:w="1112" w:type="pct"/>
            <w:vAlign w:val="center"/>
          </w:tcPr>
          <w:p w:rsidRPr="00AA6279" w:rsidR="001820B0" w:rsidP="001820B0" w:rsidRDefault="001820B0" w14:paraId="3E208579" w14:textId="77777777">
            <w:pPr>
              <w:rPr>
                <w:highlight w:val="red"/>
              </w:rPr>
            </w:pPr>
          </w:p>
        </w:tc>
        <w:tc>
          <w:tcPr>
            <w:tcW w:w="1328" w:type="pct"/>
            <w:vAlign w:val="center"/>
          </w:tcPr>
          <w:p w:rsidRPr="00AA6279" w:rsidR="001820B0" w:rsidP="001820B0" w:rsidRDefault="001820B0" w14:paraId="00AD3892" w14:textId="77777777">
            <w:pPr>
              <w:rPr>
                <w:highlight w:val="yellow"/>
              </w:rPr>
            </w:pPr>
            <w:r w:rsidRPr="00AA6279">
              <w:rPr>
                <w:highlight w:val="yellow"/>
              </w:rPr>
              <w:t>[Sett inn]</w:t>
            </w:r>
          </w:p>
        </w:tc>
        <w:sdt>
          <w:sdtPr>
            <w:id w:val="20859537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17" w:type="pct"/>
                <w:shd w:val="clear" w:color="auto" w:fill="FFF89F"/>
                <w:vAlign w:val="center"/>
              </w:tcPr>
              <w:p w:rsidR="001820B0" w:rsidP="001820B0" w:rsidRDefault="001820B0" w14:paraId="105FE2B4" w14:textId="77777777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1820B0" w:rsidTr="005E7C92" w14:paraId="3CF17579" w14:textId="77777777">
        <w:trPr>
          <w:cantSplit/>
          <w:trHeight w:val="586"/>
        </w:trPr>
        <w:tc>
          <w:tcPr>
            <w:tcW w:w="223" w:type="pct"/>
            <w:shd w:val="clear" w:color="auto" w:fill="000000" w:themeFill="text1"/>
          </w:tcPr>
          <w:p w:rsidR="001820B0" w:rsidP="001820B0" w:rsidRDefault="001820B0" w14:paraId="1F369057" w14:textId="77777777">
            <w:pPr>
              <w:jc w:val="center"/>
            </w:pPr>
          </w:p>
        </w:tc>
        <w:tc>
          <w:tcPr>
            <w:tcW w:w="421" w:type="pct"/>
            <w:vMerge/>
            <w:textDirection w:val="tbRl"/>
            <w:vAlign w:val="center"/>
          </w:tcPr>
          <w:p w:rsidR="001820B0" w:rsidP="001820B0" w:rsidRDefault="001820B0" w14:paraId="0B4C2BBB" w14:textId="77777777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72" w:type="pct"/>
            <w:vMerge/>
            <w:vAlign w:val="center"/>
          </w:tcPr>
          <w:p w:rsidRPr="00CC3797" w:rsidR="001820B0" w:rsidP="001820B0" w:rsidRDefault="001820B0" w14:paraId="04365B69" w14:textId="77777777">
            <w:pPr>
              <w:jc w:val="center"/>
              <w:rPr>
                <w:b/>
              </w:rPr>
            </w:pPr>
          </w:p>
        </w:tc>
        <w:tc>
          <w:tcPr>
            <w:tcW w:w="1027" w:type="pct"/>
            <w:vMerge w:val="restart"/>
            <w:vAlign w:val="center"/>
          </w:tcPr>
          <w:p w:rsidRPr="00746073" w:rsidR="001820B0" w:rsidP="001820B0" w:rsidRDefault="001820B0" w14:paraId="345D80A5" w14:textId="77777777">
            <w:pPr>
              <w:rPr>
                <w:b/>
              </w:rPr>
            </w:pPr>
            <w:r>
              <w:rPr>
                <w:b/>
              </w:rPr>
              <w:t>Dokumentasjon teknisk/faglig underleverandør</w:t>
            </w:r>
          </w:p>
        </w:tc>
        <w:tc>
          <w:tcPr>
            <w:tcW w:w="1112" w:type="pct"/>
            <w:vMerge w:val="restart"/>
            <w:vAlign w:val="center"/>
          </w:tcPr>
          <w:p w:rsidRPr="00AA6279" w:rsidR="001820B0" w:rsidP="001820B0" w:rsidRDefault="001820B0" w14:paraId="021D07F2" w14:textId="77777777">
            <w:pPr>
              <w:rPr>
                <w:highlight w:val="red"/>
              </w:rPr>
            </w:pPr>
          </w:p>
        </w:tc>
        <w:tc>
          <w:tcPr>
            <w:tcW w:w="1328" w:type="pct"/>
            <w:vMerge w:val="restart"/>
            <w:vAlign w:val="center"/>
          </w:tcPr>
          <w:p w:rsidRPr="00AA6279" w:rsidR="001820B0" w:rsidP="001820B0" w:rsidRDefault="001820B0" w14:paraId="2EC685C3" w14:textId="77777777">
            <w:pPr>
              <w:rPr>
                <w:highlight w:val="yellow"/>
              </w:rPr>
            </w:pPr>
            <w:r w:rsidRPr="00AA6279">
              <w:rPr>
                <w:highlight w:val="yellow"/>
              </w:rPr>
              <w:t>[Sett inn]</w:t>
            </w:r>
          </w:p>
        </w:tc>
        <w:sdt>
          <w:sdtPr>
            <w:id w:val="18500552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17" w:type="pct"/>
                <w:vMerge w:val="restart"/>
                <w:shd w:val="clear" w:color="auto" w:fill="FFF89F"/>
                <w:vAlign w:val="center"/>
              </w:tcPr>
              <w:p w:rsidR="001820B0" w:rsidP="001820B0" w:rsidRDefault="001820B0" w14:paraId="11066230" w14:textId="77777777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1820B0" w:rsidTr="005E7C92" w14:paraId="09E399CE" w14:textId="77777777">
        <w:trPr>
          <w:cantSplit/>
          <w:trHeight w:val="586"/>
        </w:trPr>
        <w:tc>
          <w:tcPr>
            <w:tcW w:w="223" w:type="pct"/>
            <w:shd w:val="clear" w:color="auto" w:fill="000000" w:themeFill="text1"/>
          </w:tcPr>
          <w:p w:rsidR="001820B0" w:rsidP="001820B0" w:rsidRDefault="001820B0" w14:paraId="163478FA" w14:textId="77777777">
            <w:pPr>
              <w:jc w:val="center"/>
            </w:pPr>
          </w:p>
        </w:tc>
        <w:tc>
          <w:tcPr>
            <w:tcW w:w="421" w:type="pct"/>
            <w:vMerge/>
            <w:textDirection w:val="tbRl"/>
            <w:vAlign w:val="center"/>
          </w:tcPr>
          <w:p w:rsidR="001820B0" w:rsidP="001820B0" w:rsidRDefault="001820B0" w14:paraId="7611D660" w14:textId="77777777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72" w:type="pct"/>
            <w:vMerge/>
            <w:vAlign w:val="center"/>
          </w:tcPr>
          <w:p w:rsidRPr="00CC3797" w:rsidR="001820B0" w:rsidP="001820B0" w:rsidRDefault="001820B0" w14:paraId="255A0CA0" w14:textId="77777777">
            <w:pPr>
              <w:jc w:val="center"/>
              <w:rPr>
                <w:b/>
              </w:rPr>
            </w:pPr>
          </w:p>
        </w:tc>
        <w:tc>
          <w:tcPr>
            <w:tcW w:w="1027" w:type="pct"/>
            <w:vMerge/>
            <w:vAlign w:val="center"/>
          </w:tcPr>
          <w:p w:rsidRPr="00124ABD" w:rsidR="001820B0" w:rsidP="001820B0" w:rsidRDefault="001820B0" w14:paraId="0AA31166" w14:textId="77777777">
            <w:pPr>
              <w:rPr>
                <w:b/>
                <w:highlight w:val="red"/>
              </w:rPr>
            </w:pPr>
          </w:p>
        </w:tc>
        <w:tc>
          <w:tcPr>
            <w:tcW w:w="1112" w:type="pct"/>
            <w:vMerge/>
            <w:vAlign w:val="center"/>
          </w:tcPr>
          <w:p w:rsidRPr="00AA6279" w:rsidR="001820B0" w:rsidP="001820B0" w:rsidRDefault="001820B0" w14:paraId="2CDF1D2B" w14:textId="77777777">
            <w:pPr>
              <w:rPr>
                <w:highlight w:val="red"/>
              </w:rPr>
            </w:pPr>
          </w:p>
        </w:tc>
        <w:tc>
          <w:tcPr>
            <w:tcW w:w="1328" w:type="pct"/>
            <w:vMerge/>
            <w:vAlign w:val="center"/>
          </w:tcPr>
          <w:p w:rsidRPr="00AA6279" w:rsidR="001820B0" w:rsidP="001820B0" w:rsidRDefault="001820B0" w14:paraId="066ECD6C" w14:textId="77777777">
            <w:pPr>
              <w:rPr>
                <w:highlight w:val="yellow"/>
              </w:rPr>
            </w:pPr>
          </w:p>
        </w:tc>
        <w:tc>
          <w:tcPr>
            <w:tcW w:w="517" w:type="pct"/>
            <w:vMerge/>
            <w:shd w:val="clear" w:color="auto" w:fill="FFF89F"/>
            <w:vAlign w:val="center"/>
          </w:tcPr>
          <w:p w:rsidR="001820B0" w:rsidP="001820B0" w:rsidRDefault="001820B0" w14:paraId="63CB50B2" w14:textId="77777777">
            <w:pPr>
              <w:jc w:val="center"/>
            </w:pPr>
          </w:p>
        </w:tc>
      </w:tr>
      <w:tr w:rsidR="001820B0" w:rsidTr="000340E7" w14:paraId="17600591" w14:textId="77777777">
        <w:trPr>
          <w:cantSplit/>
          <w:trHeight w:val="70"/>
        </w:trPr>
        <w:tc>
          <w:tcPr>
            <w:tcW w:w="223" w:type="pct"/>
            <w:shd w:val="clear" w:color="auto" w:fill="000000" w:themeFill="text1"/>
          </w:tcPr>
          <w:p w:rsidR="001820B0" w:rsidP="001820B0" w:rsidRDefault="001820B0" w14:paraId="7B901ED7" w14:textId="77777777">
            <w:pPr>
              <w:jc w:val="center"/>
            </w:pPr>
          </w:p>
        </w:tc>
        <w:tc>
          <w:tcPr>
            <w:tcW w:w="421" w:type="pct"/>
            <w:vMerge/>
            <w:textDirection w:val="tbRl"/>
            <w:vAlign w:val="center"/>
          </w:tcPr>
          <w:p w:rsidR="001820B0" w:rsidP="001820B0" w:rsidRDefault="001820B0" w14:paraId="62FC2859" w14:textId="77777777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72" w:type="pct"/>
            <w:vMerge/>
            <w:vAlign w:val="center"/>
          </w:tcPr>
          <w:p w:rsidRPr="00CC3797" w:rsidR="001820B0" w:rsidP="001820B0" w:rsidRDefault="001820B0" w14:paraId="7EA4BD1D" w14:textId="77777777">
            <w:pPr>
              <w:jc w:val="center"/>
              <w:rPr>
                <w:b/>
              </w:rPr>
            </w:pPr>
          </w:p>
        </w:tc>
        <w:tc>
          <w:tcPr>
            <w:tcW w:w="1027" w:type="pct"/>
            <w:vMerge/>
            <w:vAlign w:val="center"/>
          </w:tcPr>
          <w:p w:rsidRPr="00124ABD" w:rsidR="001820B0" w:rsidP="001820B0" w:rsidRDefault="001820B0" w14:paraId="10F7F920" w14:textId="77777777">
            <w:pPr>
              <w:rPr>
                <w:b/>
                <w:highlight w:val="red"/>
              </w:rPr>
            </w:pPr>
          </w:p>
        </w:tc>
        <w:tc>
          <w:tcPr>
            <w:tcW w:w="1112" w:type="pct"/>
            <w:vMerge/>
            <w:vAlign w:val="center"/>
          </w:tcPr>
          <w:p w:rsidRPr="00AA6279" w:rsidR="001820B0" w:rsidP="001820B0" w:rsidRDefault="001820B0" w14:paraId="141CF035" w14:textId="77777777">
            <w:pPr>
              <w:rPr>
                <w:highlight w:val="red"/>
              </w:rPr>
            </w:pPr>
          </w:p>
        </w:tc>
        <w:tc>
          <w:tcPr>
            <w:tcW w:w="1328" w:type="pct"/>
            <w:vMerge/>
            <w:vAlign w:val="center"/>
          </w:tcPr>
          <w:p w:rsidRPr="00AA6279" w:rsidR="001820B0" w:rsidP="001820B0" w:rsidRDefault="001820B0" w14:paraId="3537E1D8" w14:textId="77777777">
            <w:pPr>
              <w:rPr>
                <w:highlight w:val="yellow"/>
              </w:rPr>
            </w:pPr>
          </w:p>
        </w:tc>
        <w:tc>
          <w:tcPr>
            <w:tcW w:w="517" w:type="pct"/>
            <w:vMerge/>
            <w:shd w:val="clear" w:color="auto" w:fill="FFF89F"/>
            <w:vAlign w:val="center"/>
          </w:tcPr>
          <w:p w:rsidR="001820B0" w:rsidP="001820B0" w:rsidRDefault="001820B0" w14:paraId="3BDFE4F9" w14:textId="77777777">
            <w:pPr>
              <w:jc w:val="center"/>
            </w:pPr>
          </w:p>
        </w:tc>
      </w:tr>
      <w:tr w:rsidR="001820B0" w:rsidTr="005E7C92" w14:paraId="7798E49C" w14:textId="77777777">
        <w:trPr>
          <w:cantSplit/>
          <w:trHeight w:val="718"/>
        </w:trPr>
        <w:tc>
          <w:tcPr>
            <w:tcW w:w="223" w:type="pct"/>
            <w:vMerge w:val="restart"/>
            <w:shd w:val="clear" w:color="auto" w:fill="00B050"/>
            <w:textDirection w:val="tbRl"/>
          </w:tcPr>
          <w:p w:rsidR="001820B0" w:rsidP="001820B0" w:rsidRDefault="001820B0" w14:paraId="59C24EBC" w14:textId="77777777">
            <w:pPr>
              <w:ind w:left="113" w:right="113"/>
              <w:jc w:val="center"/>
            </w:pPr>
            <w:r>
              <w:t>Annet</w:t>
            </w:r>
          </w:p>
        </w:tc>
        <w:tc>
          <w:tcPr>
            <w:tcW w:w="421" w:type="pct"/>
            <w:textDirection w:val="tbRl"/>
            <w:vAlign w:val="center"/>
          </w:tcPr>
          <w:p w:rsidRPr="00CC3797" w:rsidR="001820B0" w:rsidP="001820B0" w:rsidRDefault="001820B0" w14:paraId="0E5371F2" w14:textId="77777777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72" w:type="pct"/>
            <w:vAlign w:val="center"/>
          </w:tcPr>
          <w:p w:rsidRPr="00CC3797" w:rsidR="001820B0" w:rsidP="001820B0" w:rsidRDefault="001820B0" w14:paraId="3246F6C1" w14:textId="77777777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027" w:type="pct"/>
            <w:vAlign w:val="center"/>
          </w:tcPr>
          <w:p w:rsidRPr="00746073" w:rsidR="001820B0" w:rsidP="001820B0" w:rsidRDefault="001820B0" w14:paraId="67751989" w14:textId="77777777">
            <w:pPr>
              <w:rPr>
                <w:b/>
              </w:rPr>
            </w:pPr>
            <w:r>
              <w:rPr>
                <w:b/>
              </w:rPr>
              <w:t>Egenerklæring taushetsplikt</w:t>
            </w:r>
          </w:p>
        </w:tc>
        <w:tc>
          <w:tcPr>
            <w:tcW w:w="1112" w:type="pct"/>
            <w:vAlign w:val="center"/>
          </w:tcPr>
          <w:p w:rsidRPr="00D57D6C" w:rsidR="001820B0" w:rsidP="001820B0" w:rsidRDefault="001820B0" w14:paraId="12618B4B" w14:textId="77777777">
            <w:r w:rsidRPr="00D57D6C">
              <w:t xml:space="preserve">Vedlegg </w:t>
            </w:r>
            <w:r>
              <w:t>2</w:t>
            </w:r>
          </w:p>
        </w:tc>
        <w:tc>
          <w:tcPr>
            <w:tcW w:w="1328" w:type="pct"/>
            <w:vAlign w:val="center"/>
          </w:tcPr>
          <w:p w:rsidR="001820B0" w:rsidP="001820B0" w:rsidRDefault="001820B0" w14:paraId="43296CA6" w14:textId="77777777">
            <w:r>
              <w:t>Egenerklæring taushetsplikt</w:t>
            </w:r>
          </w:p>
        </w:tc>
        <w:sdt>
          <w:sdtPr>
            <w:id w:val="2084181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17" w:type="pct"/>
                <w:shd w:val="clear" w:color="auto" w:fill="FFF89F"/>
                <w:vAlign w:val="center"/>
              </w:tcPr>
              <w:p w:rsidR="001820B0" w:rsidP="001820B0" w:rsidRDefault="001820B0" w14:paraId="273A032F" w14:textId="77777777">
                <w:pPr>
                  <w:jc w:val="center"/>
                  <w:rPr>
                    <w:rFonts w:ascii="MS Gothic" w:hAnsi="MS Gothic" w:eastAsia="MS Gothic"/>
                  </w:rPr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1820B0" w:rsidTr="005E7C92" w14:paraId="066237C6" w14:textId="77777777">
        <w:trPr>
          <w:cantSplit/>
          <w:trHeight w:val="545"/>
        </w:trPr>
        <w:tc>
          <w:tcPr>
            <w:tcW w:w="223" w:type="pct"/>
            <w:vMerge/>
            <w:shd w:val="clear" w:color="auto" w:fill="00B050"/>
          </w:tcPr>
          <w:p w:rsidR="001820B0" w:rsidP="001820B0" w:rsidRDefault="001820B0" w14:paraId="3F8719E6" w14:textId="77777777">
            <w:pPr>
              <w:jc w:val="center"/>
            </w:pPr>
          </w:p>
        </w:tc>
        <w:tc>
          <w:tcPr>
            <w:tcW w:w="421" w:type="pct"/>
            <w:textDirection w:val="tbRl"/>
            <w:vAlign w:val="center"/>
          </w:tcPr>
          <w:p w:rsidRPr="00CC3797" w:rsidR="001820B0" w:rsidP="001820B0" w:rsidRDefault="001820B0" w14:paraId="3CF975AE" w14:textId="77777777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72" w:type="pct"/>
            <w:vAlign w:val="center"/>
          </w:tcPr>
          <w:p w:rsidRPr="00CC3797" w:rsidR="001820B0" w:rsidP="001820B0" w:rsidRDefault="001820B0" w14:paraId="492467FB" w14:textId="77777777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27" w:type="pct"/>
            <w:vAlign w:val="center"/>
          </w:tcPr>
          <w:p w:rsidRPr="00746073" w:rsidR="001820B0" w:rsidP="001820B0" w:rsidRDefault="001820B0" w14:paraId="14B5E4DF" w14:textId="77777777">
            <w:pPr>
              <w:rPr>
                <w:b/>
              </w:rPr>
            </w:pPr>
            <w:r>
              <w:rPr>
                <w:b/>
              </w:rPr>
              <w:t>Annen info</w:t>
            </w:r>
          </w:p>
        </w:tc>
        <w:tc>
          <w:tcPr>
            <w:tcW w:w="1112" w:type="pct"/>
            <w:vAlign w:val="center"/>
          </w:tcPr>
          <w:p w:rsidR="001820B0" w:rsidP="001820B0" w:rsidRDefault="001820B0" w14:paraId="211A0CF0" w14:textId="77777777">
            <w:r>
              <w:t>Søkers egen</w:t>
            </w:r>
          </w:p>
        </w:tc>
        <w:tc>
          <w:tcPr>
            <w:tcW w:w="1328" w:type="pct"/>
            <w:vAlign w:val="center"/>
          </w:tcPr>
          <w:p w:rsidR="001820B0" w:rsidP="001820B0" w:rsidRDefault="001820B0" w14:paraId="7F6F296D" w14:textId="77777777">
            <w:r w:rsidRPr="00AA6279">
              <w:rPr>
                <w:highlight w:val="yellow"/>
              </w:rPr>
              <w:t>[Sett inn]</w:t>
            </w:r>
          </w:p>
        </w:tc>
        <w:sdt>
          <w:sdtPr>
            <w:id w:val="-9970319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17" w:type="pct"/>
                <w:shd w:val="clear" w:color="auto" w:fill="FFF89F"/>
                <w:vAlign w:val="center"/>
              </w:tcPr>
              <w:p w:rsidR="001820B0" w:rsidP="001820B0" w:rsidRDefault="001820B0" w14:paraId="66953D6C" w14:textId="77777777">
                <w:pPr>
                  <w:jc w:val="center"/>
                  <w:rPr>
                    <w:rFonts w:ascii="MS Gothic" w:hAnsi="MS Gothic" w:eastAsia="MS Gothic"/>
                  </w:rPr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</w:tbl>
    <w:p w:rsidR="0016447E" w:rsidP="00A72694" w:rsidRDefault="0016447E" w14:paraId="01024AC0" w14:textId="77777777"/>
    <w:p w:rsidR="00DA7A1A" w:rsidP="00A72694" w:rsidRDefault="00DA7A1A" w14:paraId="4FFA547B" w14:textId="77777777"/>
    <w:sectPr w:rsidR="00DA7A1A" w:rsidSect="003628D1">
      <w:pgSz w:w="12240" w:h="15840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5108C" w:rsidP="00D7129D" w:rsidRDefault="0035108C" w14:paraId="5926532C" w14:textId="77777777">
      <w:r>
        <w:separator/>
      </w:r>
    </w:p>
  </w:endnote>
  <w:endnote w:type="continuationSeparator" w:id="0">
    <w:p w:rsidR="0035108C" w:rsidP="00D7129D" w:rsidRDefault="0035108C" w14:paraId="0A86322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5108C" w:rsidP="00D7129D" w:rsidRDefault="0035108C" w14:paraId="0CBF58F3" w14:textId="77777777">
      <w:r>
        <w:separator/>
      </w:r>
    </w:p>
  </w:footnote>
  <w:footnote w:type="continuationSeparator" w:id="0">
    <w:p w:rsidR="0035108C" w:rsidP="00D7129D" w:rsidRDefault="0035108C" w14:paraId="32E57169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hint="default" w:ascii="Wingdings" w:hAnsi="Wingdings"/>
      </w:rPr>
    </w:lvl>
  </w:abstractNum>
  <w:abstractNum w:abstractNumId="1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33972C0"/>
    <w:multiLevelType w:val="hybridMultilevel"/>
    <w:tmpl w:val="013490C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649362221">
    <w:abstractNumId w:val="0"/>
  </w:num>
  <w:num w:numId="2" w16cid:durableId="424810922">
    <w:abstractNumId w:val="1"/>
  </w:num>
  <w:num w:numId="3" w16cid:durableId="7669721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dirty"/>
  <w:attachedTemplate r:id="rId1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D6C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1244"/>
    <w:rsid w:val="000312AA"/>
    <w:rsid w:val="00031DA8"/>
    <w:rsid w:val="0003293B"/>
    <w:rsid w:val="00033C3C"/>
    <w:rsid w:val="000340E7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3704"/>
    <w:rsid w:val="000642F6"/>
    <w:rsid w:val="00066652"/>
    <w:rsid w:val="000669DA"/>
    <w:rsid w:val="00066BB1"/>
    <w:rsid w:val="00067DEF"/>
    <w:rsid w:val="00070EC9"/>
    <w:rsid w:val="00071ACC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F72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F70"/>
    <w:rsid w:val="001214E7"/>
    <w:rsid w:val="00121515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0B0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772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5193"/>
    <w:rsid w:val="00216954"/>
    <w:rsid w:val="0021698D"/>
    <w:rsid w:val="002206A9"/>
    <w:rsid w:val="00221391"/>
    <w:rsid w:val="0022374A"/>
    <w:rsid w:val="00223861"/>
    <w:rsid w:val="002244D9"/>
    <w:rsid w:val="002262FE"/>
    <w:rsid w:val="002301B5"/>
    <w:rsid w:val="00230C68"/>
    <w:rsid w:val="00232690"/>
    <w:rsid w:val="00232B70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7589"/>
    <w:rsid w:val="00317D60"/>
    <w:rsid w:val="003206CF"/>
    <w:rsid w:val="003211A8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717"/>
    <w:rsid w:val="00347ADA"/>
    <w:rsid w:val="003503A0"/>
    <w:rsid w:val="0035108C"/>
    <w:rsid w:val="003518C8"/>
    <w:rsid w:val="00351E08"/>
    <w:rsid w:val="00352734"/>
    <w:rsid w:val="0035335B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CD"/>
    <w:rsid w:val="003A49E1"/>
    <w:rsid w:val="003A4A5B"/>
    <w:rsid w:val="003A5E90"/>
    <w:rsid w:val="003A78C7"/>
    <w:rsid w:val="003B2211"/>
    <w:rsid w:val="003B41F3"/>
    <w:rsid w:val="003B4CCA"/>
    <w:rsid w:val="003B5277"/>
    <w:rsid w:val="003B583D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7E8"/>
    <w:rsid w:val="003F6880"/>
    <w:rsid w:val="003F6D93"/>
    <w:rsid w:val="003F6F38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D0B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4CCF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17D2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830"/>
    <w:rsid w:val="005E5871"/>
    <w:rsid w:val="005E7ABB"/>
    <w:rsid w:val="005E7C92"/>
    <w:rsid w:val="005F09F2"/>
    <w:rsid w:val="005F0AB5"/>
    <w:rsid w:val="005F0E65"/>
    <w:rsid w:val="005F0EE8"/>
    <w:rsid w:val="005F11A5"/>
    <w:rsid w:val="005F11BB"/>
    <w:rsid w:val="005F15E6"/>
    <w:rsid w:val="005F1E62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2315"/>
    <w:rsid w:val="006655D4"/>
    <w:rsid w:val="006661BB"/>
    <w:rsid w:val="00667B1D"/>
    <w:rsid w:val="00667C63"/>
    <w:rsid w:val="00670350"/>
    <w:rsid w:val="00672AF9"/>
    <w:rsid w:val="00672D64"/>
    <w:rsid w:val="006739ED"/>
    <w:rsid w:val="006764D7"/>
    <w:rsid w:val="00676AA4"/>
    <w:rsid w:val="00680684"/>
    <w:rsid w:val="006809F9"/>
    <w:rsid w:val="0068116E"/>
    <w:rsid w:val="006825A4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7E54"/>
    <w:rsid w:val="007004B8"/>
    <w:rsid w:val="0070187A"/>
    <w:rsid w:val="007019FE"/>
    <w:rsid w:val="00701C8C"/>
    <w:rsid w:val="00702105"/>
    <w:rsid w:val="007024EC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233F"/>
    <w:rsid w:val="00712B0C"/>
    <w:rsid w:val="00712B99"/>
    <w:rsid w:val="007137C1"/>
    <w:rsid w:val="00713A49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EF2"/>
    <w:rsid w:val="0072604F"/>
    <w:rsid w:val="00726F3F"/>
    <w:rsid w:val="007339A0"/>
    <w:rsid w:val="00733A1F"/>
    <w:rsid w:val="00733AFA"/>
    <w:rsid w:val="007363D0"/>
    <w:rsid w:val="00736EBF"/>
    <w:rsid w:val="0073735A"/>
    <w:rsid w:val="00740382"/>
    <w:rsid w:val="0074083B"/>
    <w:rsid w:val="00740D8D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38E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4FC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D0C83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078"/>
    <w:rsid w:val="0087470C"/>
    <w:rsid w:val="00875062"/>
    <w:rsid w:val="0087534F"/>
    <w:rsid w:val="00877BF4"/>
    <w:rsid w:val="00877C57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65F7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64B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3B8E"/>
    <w:rsid w:val="00A043AC"/>
    <w:rsid w:val="00A04BDB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743A"/>
    <w:rsid w:val="00A17463"/>
    <w:rsid w:val="00A200EF"/>
    <w:rsid w:val="00A213A2"/>
    <w:rsid w:val="00A225D8"/>
    <w:rsid w:val="00A226C1"/>
    <w:rsid w:val="00A22819"/>
    <w:rsid w:val="00A230C3"/>
    <w:rsid w:val="00A25418"/>
    <w:rsid w:val="00A263C7"/>
    <w:rsid w:val="00A26B41"/>
    <w:rsid w:val="00A26B96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24F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22A6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1E7E"/>
    <w:rsid w:val="00B62CEF"/>
    <w:rsid w:val="00B63044"/>
    <w:rsid w:val="00B64237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28C8"/>
    <w:rsid w:val="00B83CE4"/>
    <w:rsid w:val="00B842C9"/>
    <w:rsid w:val="00B8462C"/>
    <w:rsid w:val="00B86002"/>
    <w:rsid w:val="00B878E8"/>
    <w:rsid w:val="00B87995"/>
    <w:rsid w:val="00B87E89"/>
    <w:rsid w:val="00B9149F"/>
    <w:rsid w:val="00B9431E"/>
    <w:rsid w:val="00B94C8E"/>
    <w:rsid w:val="00B94E45"/>
    <w:rsid w:val="00B9558F"/>
    <w:rsid w:val="00B95C2D"/>
    <w:rsid w:val="00B95CD1"/>
    <w:rsid w:val="00B97377"/>
    <w:rsid w:val="00B97AD3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ED3"/>
    <w:rsid w:val="00C01520"/>
    <w:rsid w:val="00C015AD"/>
    <w:rsid w:val="00C01F44"/>
    <w:rsid w:val="00C01FAE"/>
    <w:rsid w:val="00C02218"/>
    <w:rsid w:val="00C0269A"/>
    <w:rsid w:val="00C03326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6139"/>
    <w:rsid w:val="00C462FF"/>
    <w:rsid w:val="00C50F17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21DC"/>
    <w:rsid w:val="00C72DBD"/>
    <w:rsid w:val="00C72DD2"/>
    <w:rsid w:val="00C759C8"/>
    <w:rsid w:val="00C777D1"/>
    <w:rsid w:val="00C779AB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1E7A"/>
    <w:rsid w:val="00CE373F"/>
    <w:rsid w:val="00CE4362"/>
    <w:rsid w:val="00CE4792"/>
    <w:rsid w:val="00CE5E41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1E71"/>
    <w:rsid w:val="00D3402F"/>
    <w:rsid w:val="00D3422C"/>
    <w:rsid w:val="00D3457C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57D6C"/>
    <w:rsid w:val="00D608C3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6BD3"/>
    <w:rsid w:val="00DE6FB9"/>
    <w:rsid w:val="00DE75CD"/>
    <w:rsid w:val="00DF171D"/>
    <w:rsid w:val="00DF1DD2"/>
    <w:rsid w:val="00DF284B"/>
    <w:rsid w:val="00DF2EAE"/>
    <w:rsid w:val="00DF3304"/>
    <w:rsid w:val="00DF7399"/>
    <w:rsid w:val="00DF787F"/>
    <w:rsid w:val="00DF7BAC"/>
    <w:rsid w:val="00E01587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99"/>
    <w:rsid w:val="00E15546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1466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783"/>
    <w:rsid w:val="00E84E26"/>
    <w:rsid w:val="00E865E1"/>
    <w:rsid w:val="00E86B5F"/>
    <w:rsid w:val="00E87784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30D0"/>
    <w:rsid w:val="00EA4465"/>
    <w:rsid w:val="00EA4B32"/>
    <w:rsid w:val="00EA4F5F"/>
    <w:rsid w:val="00EA7909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064A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6989"/>
    <w:rsid w:val="00EF7D90"/>
    <w:rsid w:val="00F0011F"/>
    <w:rsid w:val="00F01849"/>
    <w:rsid w:val="00F018C4"/>
    <w:rsid w:val="00F01ACC"/>
    <w:rsid w:val="00F0320F"/>
    <w:rsid w:val="00F03F44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1F9D"/>
    <w:rsid w:val="00F52C57"/>
    <w:rsid w:val="00F5622B"/>
    <w:rsid w:val="00F56380"/>
    <w:rsid w:val="00F56B20"/>
    <w:rsid w:val="00F56C02"/>
    <w:rsid w:val="00F60588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36F8"/>
    <w:rsid w:val="00F84CDA"/>
    <w:rsid w:val="00F84E9E"/>
    <w:rsid w:val="00F866CC"/>
    <w:rsid w:val="00F870D4"/>
    <w:rsid w:val="00F876F8"/>
    <w:rsid w:val="00F90527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  <w:rsid w:val="21AB53BA"/>
    <w:rsid w:val="226DF68B"/>
    <w:rsid w:val="35CB7BCD"/>
    <w:rsid w:val="3ED44A68"/>
    <w:rsid w:val="4532C0BD"/>
    <w:rsid w:val="45F22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9D1BFF"/>
  <w15:docId w15:val="{B963D85F-ADC5-4480-95DC-2F0735839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SimSun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72694"/>
    <w:rPr>
      <w:rFonts w:ascii="Arial" w:hAnsi="Arial" w:eastAsia="Times New Roman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link w:val="Overskrift1"/>
    <w:uiPriority w:val="9"/>
    <w:rsid w:val="00A72694"/>
    <w:rPr>
      <w:rFonts w:ascii="Arial" w:hAnsi="Arial" w:eastAsia="Times New Roman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styleId="TopptekstTegn" w:customStyle="1">
    <w:name w:val="Topptekst Tegn"/>
    <w:link w:val="Topptekst"/>
    <w:uiPriority w:val="99"/>
    <w:rsid w:val="00D7129D"/>
    <w:rPr>
      <w:rFonts w:ascii="Times New Roman" w:hAnsi="Times New Roman" w:eastAsia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styleId="BunntekstTegn" w:customStyle="1">
    <w:name w:val="Bunntekst Tegn"/>
    <w:link w:val="Bunntekst"/>
    <w:uiPriority w:val="99"/>
    <w:rsid w:val="00D7129D"/>
    <w:rPr>
      <w:rFonts w:ascii="Times New Roman" w:hAnsi="Times New Roman" w:eastAsia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styleId="BobletekstTegn" w:customStyle="1">
    <w:name w:val="Bobletekst Tegn"/>
    <w:link w:val="Bobletekst"/>
    <w:uiPriority w:val="99"/>
    <w:semiHidden/>
    <w:rsid w:val="007415BD"/>
    <w:rPr>
      <w:rFonts w:ascii="Tahoma" w:hAnsi="Tahoma" w:eastAsia="Times New Roman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9365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munt\Dropbox%20(Odin%20Prosjekt%20AS)\OP\Kunder\IMDi\IT-Drift\08_Konkurransegrunnlag\Vedlegg_A-Kvalifikasjon\Vedlegg%201_Mal%20S&#248;kna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68759-207D-4129-A65B-E9743926528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Vedlegg 1_Mal Søknadsbrev</ap:Template>
  <ap:Application>Microsoft Word for the web</ap:Application>
  <ap:DocSecurity>0</ap:DocSecurity>
  <ap:ScaleCrop>false</ap:ScaleCrop>
  <ap:Company>Firstventura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Zelalem Temesgen</dc:creator>
  <lastModifiedBy>Zelalem Terfasa Temesgen</lastModifiedBy>
  <revision>4</revision>
  <dcterms:created xsi:type="dcterms:W3CDTF">2026-01-27T10:54:00.0000000Z</dcterms:created>
  <dcterms:modified xsi:type="dcterms:W3CDTF">2026-05-07T07:01:34.8997411Z</dcterms:modified>
</coreProperties>
</file>